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659"/>
        <w:tblW w:w="10000" w:type="dxa"/>
        <w:tblLayout w:type="fixed"/>
        <w:tblCellMar>
          <w:left w:w="0" w:type="dxa"/>
          <w:right w:w="0" w:type="dxa"/>
        </w:tblCellMar>
        <w:tblLook w:val="01E0"/>
      </w:tblPr>
      <w:tblGrid>
        <w:gridCol w:w="10000"/>
      </w:tblGrid>
      <w:tr w:rsidR="007B4FD9" w:rsidTr="00426F3D">
        <w:trPr>
          <w:trHeight w:val="851"/>
        </w:trPr>
        <w:tc>
          <w:tcPr>
            <w:tcW w:w="10000" w:type="dxa"/>
          </w:tcPr>
          <w:p w:rsidR="007B4FD9" w:rsidRPr="007E4CD6" w:rsidRDefault="007B4FD9" w:rsidP="00426F3D">
            <w:pPr>
              <w:jc w:val="center"/>
              <w:rPr>
                <w:b/>
                <w:sz w:val="36"/>
                <w:szCs w:val="36"/>
              </w:rPr>
            </w:pPr>
            <w:r w:rsidRPr="007E4CD6">
              <w:rPr>
                <w:b/>
                <w:sz w:val="36"/>
                <w:szCs w:val="36"/>
              </w:rPr>
              <w:t>СОБРАНИЕ ПРЕДСТАВИТЕЛЕЙ</w:t>
            </w:r>
          </w:p>
          <w:p w:rsidR="007B4FD9" w:rsidRPr="00834FA1" w:rsidRDefault="007B4FD9" w:rsidP="00426F3D">
            <w:pPr>
              <w:jc w:val="center"/>
              <w:rPr>
                <w:b/>
                <w:sz w:val="36"/>
              </w:rPr>
            </w:pPr>
            <w:r w:rsidRPr="007E4CD6">
              <w:rPr>
                <w:b/>
                <w:sz w:val="36"/>
                <w:szCs w:val="36"/>
              </w:rPr>
              <w:t>НЕВЕРКИНСКОГО РАЙОНА ПЕНЗЕНСКОЙ ОБЛАСТИ</w:t>
            </w:r>
          </w:p>
        </w:tc>
      </w:tr>
      <w:tr w:rsidR="007B4FD9" w:rsidTr="00426F3D">
        <w:trPr>
          <w:trHeight w:hRule="exact" w:val="405"/>
        </w:trPr>
        <w:tc>
          <w:tcPr>
            <w:tcW w:w="10000" w:type="dxa"/>
          </w:tcPr>
          <w:p w:rsidR="007B4FD9" w:rsidRPr="00426F3D" w:rsidRDefault="007B4FD9" w:rsidP="00426F3D">
            <w:pPr>
              <w:jc w:val="center"/>
              <w:rPr>
                <w:b/>
                <w:sz w:val="20"/>
                <w:szCs w:val="20"/>
              </w:rPr>
            </w:pPr>
            <w:r>
              <w:rPr>
                <w:b/>
                <w:sz w:val="36"/>
                <w:szCs w:val="36"/>
              </w:rPr>
              <w:t>ЧЕТВЕРТОГО СОЗЫВА</w:t>
            </w:r>
          </w:p>
        </w:tc>
      </w:tr>
      <w:tr w:rsidR="007B4FD9" w:rsidTr="00426F3D">
        <w:trPr>
          <w:trHeight w:val="326"/>
        </w:trPr>
        <w:tc>
          <w:tcPr>
            <w:tcW w:w="10000" w:type="dxa"/>
          </w:tcPr>
          <w:p w:rsidR="007B4FD9" w:rsidRDefault="007B4FD9" w:rsidP="00426F3D">
            <w:pPr>
              <w:pStyle w:val="Heading3"/>
              <w:numPr>
                <w:ilvl w:val="0"/>
                <w:numId w:val="0"/>
              </w:numPr>
              <w:spacing w:before="0"/>
              <w:ind w:left="567"/>
              <w:jc w:val="center"/>
            </w:pPr>
          </w:p>
          <w:p w:rsidR="007B4FD9" w:rsidRPr="00B9222D" w:rsidRDefault="007B4FD9" w:rsidP="00426F3D">
            <w:pPr>
              <w:pStyle w:val="Heading3"/>
              <w:numPr>
                <w:ilvl w:val="0"/>
                <w:numId w:val="0"/>
              </w:numPr>
              <w:spacing w:before="0"/>
              <w:ind w:left="567"/>
              <w:jc w:val="center"/>
            </w:pPr>
            <w:r w:rsidRPr="00B9222D">
              <w:t>Р Е Ш Е Н И Е</w:t>
            </w:r>
          </w:p>
        </w:tc>
      </w:tr>
      <w:tr w:rsidR="007B4FD9" w:rsidTr="00426F3D">
        <w:trPr>
          <w:trHeight w:hRule="exact" w:val="346"/>
        </w:trPr>
        <w:tc>
          <w:tcPr>
            <w:tcW w:w="10000" w:type="dxa"/>
            <w:vAlign w:val="center"/>
          </w:tcPr>
          <w:p w:rsidR="007B4FD9" w:rsidRPr="00426F3D" w:rsidRDefault="007B4FD9" w:rsidP="00426F3D">
            <w:pPr>
              <w:pStyle w:val="Heading3"/>
              <w:numPr>
                <w:ilvl w:val="0"/>
                <w:numId w:val="0"/>
              </w:numPr>
              <w:spacing w:before="0"/>
              <w:ind w:left="567"/>
              <w:jc w:val="center"/>
              <w:rPr>
                <w:sz w:val="22"/>
                <w:szCs w:val="22"/>
              </w:rPr>
            </w:pPr>
          </w:p>
        </w:tc>
      </w:tr>
    </w:tbl>
    <w:p w:rsidR="007B4FD9" w:rsidRPr="00416EED" w:rsidRDefault="007B4FD9" w:rsidP="00D441D7">
      <w:pPr>
        <w:pStyle w:val="Title"/>
        <w:rPr>
          <w:b/>
          <w:bCs/>
          <w:color w:val="000000"/>
          <w:sz w:val="28"/>
          <w:szCs w:val="28"/>
        </w:rPr>
      </w:pPr>
      <w:r w:rsidRPr="005C6BE3">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3.4pt;height:67.2pt;visibility:visible">
            <v:imagedata r:id="rId7" o:title=""/>
          </v:shape>
        </w:pict>
      </w:r>
    </w:p>
    <w:p w:rsidR="007B4FD9" w:rsidRDefault="007B4FD9" w:rsidP="003C2AF2"/>
    <w:tbl>
      <w:tblPr>
        <w:tblpPr w:leftFromText="180" w:rightFromText="180" w:vertAnchor="text" w:horzAnchor="margin" w:tblpXSpec="center" w:tblpY="156"/>
        <w:tblW w:w="0" w:type="auto"/>
        <w:tblLayout w:type="fixed"/>
        <w:tblCellMar>
          <w:left w:w="0" w:type="dxa"/>
          <w:right w:w="0" w:type="dxa"/>
        </w:tblCellMar>
        <w:tblLook w:val="0000"/>
      </w:tblPr>
      <w:tblGrid>
        <w:gridCol w:w="284"/>
        <w:gridCol w:w="2835"/>
        <w:gridCol w:w="425"/>
        <w:gridCol w:w="1676"/>
      </w:tblGrid>
      <w:tr w:rsidR="007B4FD9" w:rsidRPr="003851CD">
        <w:tc>
          <w:tcPr>
            <w:tcW w:w="284" w:type="dxa"/>
            <w:vAlign w:val="bottom"/>
          </w:tcPr>
          <w:p w:rsidR="007B4FD9" w:rsidRPr="003851CD" w:rsidRDefault="007B4FD9" w:rsidP="00834FA1">
            <w:pPr>
              <w:rPr>
                <w:sz w:val="24"/>
                <w:szCs w:val="24"/>
              </w:rPr>
            </w:pPr>
          </w:p>
        </w:tc>
        <w:tc>
          <w:tcPr>
            <w:tcW w:w="2835" w:type="dxa"/>
            <w:tcBorders>
              <w:bottom w:val="single" w:sz="6" w:space="0" w:color="auto"/>
            </w:tcBorders>
          </w:tcPr>
          <w:p w:rsidR="007B4FD9" w:rsidRPr="003851CD" w:rsidRDefault="007B4FD9" w:rsidP="00426F3D">
            <w:pPr>
              <w:rPr>
                <w:sz w:val="24"/>
                <w:szCs w:val="24"/>
              </w:rPr>
            </w:pPr>
            <w:r w:rsidRPr="003851CD">
              <w:rPr>
                <w:sz w:val="24"/>
                <w:szCs w:val="24"/>
              </w:rPr>
              <w:t>от</w:t>
            </w:r>
            <w:r>
              <w:rPr>
                <w:sz w:val="24"/>
                <w:szCs w:val="24"/>
              </w:rPr>
              <w:t xml:space="preserve">           09.04.2020</w:t>
            </w:r>
          </w:p>
        </w:tc>
        <w:tc>
          <w:tcPr>
            <w:tcW w:w="425" w:type="dxa"/>
          </w:tcPr>
          <w:p w:rsidR="007B4FD9" w:rsidRPr="003851CD" w:rsidRDefault="007B4FD9" w:rsidP="00834FA1">
            <w:pPr>
              <w:jc w:val="center"/>
              <w:rPr>
                <w:sz w:val="24"/>
                <w:szCs w:val="24"/>
              </w:rPr>
            </w:pPr>
            <w:r w:rsidRPr="003851CD">
              <w:rPr>
                <w:sz w:val="24"/>
                <w:szCs w:val="24"/>
              </w:rPr>
              <w:t>№</w:t>
            </w:r>
          </w:p>
        </w:tc>
        <w:tc>
          <w:tcPr>
            <w:tcW w:w="1676" w:type="dxa"/>
            <w:tcBorders>
              <w:bottom w:val="single" w:sz="6" w:space="0" w:color="auto"/>
            </w:tcBorders>
          </w:tcPr>
          <w:p w:rsidR="007B4FD9" w:rsidRPr="003851CD" w:rsidRDefault="007B4FD9" w:rsidP="00834FA1">
            <w:pPr>
              <w:jc w:val="center"/>
              <w:rPr>
                <w:sz w:val="24"/>
                <w:szCs w:val="24"/>
              </w:rPr>
            </w:pPr>
            <w:r>
              <w:rPr>
                <w:sz w:val="24"/>
                <w:szCs w:val="24"/>
              </w:rPr>
              <w:t>313 – 36/4</w:t>
            </w:r>
          </w:p>
        </w:tc>
      </w:tr>
      <w:tr w:rsidR="007B4FD9" w:rsidRPr="003851CD">
        <w:tc>
          <w:tcPr>
            <w:tcW w:w="5220" w:type="dxa"/>
            <w:gridSpan w:val="4"/>
          </w:tcPr>
          <w:p w:rsidR="007B4FD9" w:rsidRPr="003851CD" w:rsidRDefault="007B4FD9" w:rsidP="00426F3D">
            <w:pPr>
              <w:rPr>
                <w:sz w:val="24"/>
                <w:szCs w:val="24"/>
              </w:rPr>
            </w:pPr>
            <w:r>
              <w:rPr>
                <w:sz w:val="24"/>
                <w:szCs w:val="24"/>
              </w:rPr>
              <w:t xml:space="preserve">                  </w:t>
            </w:r>
            <w:r w:rsidRPr="003851CD">
              <w:rPr>
                <w:sz w:val="24"/>
                <w:szCs w:val="24"/>
              </w:rPr>
              <w:t>с. Неверкино</w:t>
            </w:r>
          </w:p>
        </w:tc>
      </w:tr>
    </w:tbl>
    <w:p w:rsidR="007B4FD9" w:rsidRDefault="007B4FD9" w:rsidP="003C2AF2"/>
    <w:p w:rsidR="007B4FD9" w:rsidRDefault="007B4FD9" w:rsidP="003C2AF2"/>
    <w:p w:rsidR="007B4FD9" w:rsidRDefault="007B4FD9" w:rsidP="00FC2601">
      <w:pPr>
        <w:ind w:firstLine="540"/>
        <w:jc w:val="both"/>
        <w:rPr>
          <w:b/>
        </w:rPr>
      </w:pPr>
    </w:p>
    <w:p w:rsidR="007B4FD9" w:rsidRDefault="007B4FD9" w:rsidP="009A67E4">
      <w:pPr>
        <w:ind w:firstLine="540"/>
        <w:jc w:val="both"/>
        <w:rPr>
          <w:b/>
        </w:rPr>
      </w:pPr>
    </w:p>
    <w:p w:rsidR="007B4FD9" w:rsidRPr="00B64D25" w:rsidRDefault="007B4FD9" w:rsidP="002F6F87">
      <w:pPr>
        <w:ind w:firstLine="540"/>
        <w:jc w:val="center"/>
        <w:rPr>
          <w:b/>
        </w:rPr>
      </w:pPr>
      <w:r>
        <w:rPr>
          <w:b/>
        </w:rPr>
        <w:t xml:space="preserve">О внесении изменений в </w:t>
      </w:r>
      <w:r w:rsidRPr="00B64D25">
        <w:rPr>
          <w:b/>
        </w:rPr>
        <w:t xml:space="preserve">Перечень должностей муниципальной службы </w:t>
      </w:r>
      <w:r>
        <w:rPr>
          <w:b/>
        </w:rPr>
        <w:t xml:space="preserve">в </w:t>
      </w:r>
      <w:r w:rsidRPr="00B64D25">
        <w:rPr>
          <w:b/>
        </w:rPr>
        <w:t>Неверкинско</w:t>
      </w:r>
      <w:r>
        <w:rPr>
          <w:b/>
        </w:rPr>
        <w:t>м</w:t>
      </w:r>
      <w:r w:rsidRPr="00B64D25">
        <w:rPr>
          <w:b/>
        </w:rPr>
        <w:t xml:space="preserve"> район</w:t>
      </w:r>
      <w:r>
        <w:rPr>
          <w:b/>
        </w:rPr>
        <w:t>е</w:t>
      </w:r>
    </w:p>
    <w:p w:rsidR="007B4FD9" w:rsidRPr="000E24CD" w:rsidRDefault="007B4FD9" w:rsidP="009A67E4">
      <w:pPr>
        <w:ind w:firstLine="540"/>
        <w:jc w:val="both"/>
        <w:rPr>
          <w:b/>
        </w:rPr>
      </w:pPr>
    </w:p>
    <w:p w:rsidR="007B4FD9" w:rsidRDefault="007B4FD9" w:rsidP="00EB4F5B">
      <w:pPr>
        <w:ind w:firstLine="709"/>
        <w:jc w:val="both"/>
      </w:pPr>
      <w:r w:rsidRPr="0059224F">
        <w:t>В соответствии со статьей 17 Федерального закона от 06.10.2003 № 131-ФЗ «Об общих принципах организации местного самоуправления в Российской Федерации» (с последующими изменениями), статьей 6 Федерального закона от 02.03.2007 № 25-ФЗ «О муниципальной службе в Российской Федерации (с последующими изменениями), статьей 4 Закона Пензенской области от 10.10.2007  № 1390-ЗПО «О муниципальной службе в Пензенской области» (с последующими изменениями),</w:t>
      </w:r>
      <w:r>
        <w:t xml:space="preserve"> </w:t>
      </w:r>
      <w:r w:rsidRPr="00D63373">
        <w:t xml:space="preserve">руководствуясь статьями 18, 28, 31 Устава Неверкинского района Пензенской области, </w:t>
      </w:r>
    </w:p>
    <w:p w:rsidR="007B4FD9" w:rsidRPr="00D63373" w:rsidRDefault="007B4FD9" w:rsidP="00EB4F5B">
      <w:pPr>
        <w:spacing w:after="40"/>
        <w:ind w:firstLine="709"/>
        <w:jc w:val="both"/>
      </w:pPr>
      <w:r w:rsidRPr="00D63373">
        <w:t>Собрание представителей Неверкинского района решило:</w:t>
      </w:r>
    </w:p>
    <w:p w:rsidR="007B4FD9" w:rsidRDefault="007B4FD9" w:rsidP="00EB4F5B">
      <w:pPr>
        <w:pStyle w:val="ListParagraph"/>
        <w:numPr>
          <w:ilvl w:val="0"/>
          <w:numId w:val="10"/>
        </w:numPr>
        <w:ind w:left="0" w:firstLine="709"/>
        <w:jc w:val="both"/>
      </w:pPr>
      <w:r>
        <w:t>Внести в решение Собрания представителей Неверкинского района Пензенской области от 25.10.2010 №479 – 60/2 «Об утверждении перечня должностей муниципальной службы в Неверкинском районе» (с последующими изменениями) следующие изменения:</w:t>
      </w:r>
    </w:p>
    <w:p w:rsidR="007B4FD9" w:rsidRDefault="007B4FD9" w:rsidP="00EB4F5B">
      <w:pPr>
        <w:tabs>
          <w:tab w:val="left" w:pos="993"/>
        </w:tabs>
        <w:ind w:firstLine="709"/>
        <w:jc w:val="both"/>
      </w:pPr>
      <w:r>
        <w:t>1.1. пункт 4 изложить в следующей редакции:</w:t>
      </w:r>
    </w:p>
    <w:p w:rsidR="007B4FD9" w:rsidRDefault="007B4FD9" w:rsidP="00EB4F5B">
      <w:pPr>
        <w:tabs>
          <w:tab w:val="left" w:pos="993"/>
        </w:tabs>
        <w:ind w:firstLine="709"/>
        <w:jc w:val="both"/>
      </w:pPr>
      <w:r>
        <w:t xml:space="preserve">«4. </w:t>
      </w:r>
      <w:r w:rsidRPr="00DC071B">
        <w:t>Настоящее решение вступает в силу после его официального опубликования</w:t>
      </w:r>
      <w:r>
        <w:t>.»;</w:t>
      </w:r>
    </w:p>
    <w:p w:rsidR="007B4FD9" w:rsidRDefault="007B4FD9" w:rsidP="00EB4F5B">
      <w:pPr>
        <w:autoSpaceDE w:val="0"/>
        <w:autoSpaceDN w:val="0"/>
        <w:adjustRightInd w:val="0"/>
        <w:ind w:firstLine="709"/>
        <w:jc w:val="both"/>
      </w:pPr>
      <w:r>
        <w:t xml:space="preserve">1.2. Приложение </w:t>
      </w:r>
      <w:r w:rsidRPr="0059224F">
        <w:t>к решению Собрания представителей</w:t>
      </w:r>
      <w:r>
        <w:t xml:space="preserve"> </w:t>
      </w:r>
      <w:r w:rsidRPr="0059224F">
        <w:t>Неверкинского района</w:t>
      </w:r>
      <w:r>
        <w:t xml:space="preserve"> </w:t>
      </w:r>
      <w:r w:rsidRPr="0059224F">
        <w:t xml:space="preserve">от </w:t>
      </w:r>
      <w:r>
        <w:t xml:space="preserve"> 25.10.2010 </w:t>
      </w:r>
      <w:r w:rsidRPr="0059224F">
        <w:t xml:space="preserve"> №</w:t>
      </w:r>
      <w:r>
        <w:t>479 – 60/2</w:t>
      </w:r>
      <w:r w:rsidRPr="0059224F">
        <w:t xml:space="preserve"> </w:t>
      </w:r>
      <w:r>
        <w:t>изложить в следующей редакции:</w:t>
      </w:r>
    </w:p>
    <w:p w:rsidR="007B4FD9" w:rsidRDefault="007B4FD9" w:rsidP="00EB4F5B">
      <w:pPr>
        <w:autoSpaceDE w:val="0"/>
        <w:autoSpaceDN w:val="0"/>
        <w:adjustRightInd w:val="0"/>
        <w:ind w:firstLine="709"/>
        <w:jc w:val="both"/>
      </w:pPr>
    </w:p>
    <w:p w:rsidR="007B4FD9" w:rsidRPr="0059224F" w:rsidRDefault="007B4FD9" w:rsidP="00DC071B">
      <w:pPr>
        <w:widowControl w:val="0"/>
        <w:autoSpaceDE w:val="0"/>
        <w:autoSpaceDN w:val="0"/>
        <w:adjustRightInd w:val="0"/>
        <w:jc w:val="right"/>
      </w:pPr>
      <w:r>
        <w:t xml:space="preserve">«                                                                                                             </w:t>
      </w:r>
      <w:r w:rsidRPr="0059224F">
        <w:t xml:space="preserve">Приложение </w:t>
      </w:r>
      <w:r w:rsidRPr="0059224F">
        <w:br/>
        <w:t xml:space="preserve">к решению </w:t>
      </w:r>
    </w:p>
    <w:p w:rsidR="007B4FD9" w:rsidRPr="0059224F" w:rsidRDefault="007B4FD9" w:rsidP="002F6F87">
      <w:pPr>
        <w:autoSpaceDE w:val="0"/>
        <w:autoSpaceDN w:val="0"/>
        <w:adjustRightInd w:val="0"/>
        <w:jc w:val="right"/>
      </w:pPr>
      <w:r w:rsidRPr="0059224F">
        <w:t>Собрания представителей</w:t>
      </w:r>
    </w:p>
    <w:p w:rsidR="007B4FD9" w:rsidRPr="0059224F" w:rsidRDefault="007B4FD9" w:rsidP="002F6F87">
      <w:pPr>
        <w:autoSpaceDE w:val="0"/>
        <w:autoSpaceDN w:val="0"/>
        <w:adjustRightInd w:val="0"/>
        <w:jc w:val="right"/>
      </w:pPr>
      <w:r w:rsidRPr="0059224F">
        <w:t>Неверкинского района</w:t>
      </w:r>
    </w:p>
    <w:p w:rsidR="007B4FD9" w:rsidRDefault="007B4FD9" w:rsidP="002F6F87">
      <w:pPr>
        <w:autoSpaceDE w:val="0"/>
        <w:autoSpaceDN w:val="0"/>
        <w:adjustRightInd w:val="0"/>
        <w:ind w:right="-82"/>
        <w:jc w:val="right"/>
      </w:pPr>
      <w:r w:rsidRPr="0059224F">
        <w:t xml:space="preserve">от </w:t>
      </w:r>
      <w:r>
        <w:t xml:space="preserve"> 25.10.2010 </w:t>
      </w:r>
    </w:p>
    <w:p w:rsidR="007B4FD9" w:rsidRDefault="007B4FD9" w:rsidP="002F6F87">
      <w:pPr>
        <w:autoSpaceDE w:val="0"/>
        <w:autoSpaceDN w:val="0"/>
        <w:adjustRightInd w:val="0"/>
        <w:ind w:right="-82"/>
        <w:jc w:val="right"/>
      </w:pPr>
      <w:r w:rsidRPr="0059224F">
        <w:t xml:space="preserve"> № </w:t>
      </w:r>
      <w:r>
        <w:t xml:space="preserve"> 479 – 60/2</w:t>
      </w:r>
      <w:r w:rsidRPr="0059224F">
        <w:t xml:space="preserve">  </w:t>
      </w:r>
    </w:p>
    <w:p w:rsidR="007B4FD9" w:rsidRPr="0059224F" w:rsidRDefault="007B4FD9" w:rsidP="002F6F87">
      <w:pPr>
        <w:autoSpaceDE w:val="0"/>
        <w:autoSpaceDN w:val="0"/>
        <w:adjustRightInd w:val="0"/>
        <w:ind w:right="-82"/>
        <w:jc w:val="right"/>
      </w:pPr>
    </w:p>
    <w:p w:rsidR="007B4FD9" w:rsidRDefault="007B4FD9" w:rsidP="002F6F87">
      <w:pPr>
        <w:pStyle w:val="Heading6"/>
        <w:numPr>
          <w:ilvl w:val="0"/>
          <w:numId w:val="12"/>
        </w:numPr>
        <w:spacing w:before="0" w:after="0" w:line="276" w:lineRule="auto"/>
        <w:jc w:val="center"/>
        <w:rPr>
          <w:sz w:val="24"/>
          <w:szCs w:val="24"/>
        </w:rPr>
      </w:pPr>
      <w:r w:rsidRPr="00350C5E">
        <w:rPr>
          <w:sz w:val="24"/>
          <w:szCs w:val="24"/>
        </w:rPr>
        <w:t>Перечень должностей муниципальной службы в администрации</w:t>
      </w:r>
    </w:p>
    <w:p w:rsidR="007B4FD9" w:rsidRPr="00873A7F" w:rsidRDefault="007B4FD9" w:rsidP="002F6F87">
      <w:pPr>
        <w:pStyle w:val="Heading6"/>
        <w:spacing w:before="0" w:after="0" w:line="276" w:lineRule="auto"/>
        <w:ind w:left="720"/>
        <w:jc w:val="center"/>
        <w:rPr>
          <w:b w:val="0"/>
          <w:i/>
          <w:sz w:val="20"/>
          <w:szCs w:val="20"/>
        </w:rPr>
      </w:pPr>
      <w:r>
        <w:rPr>
          <w:sz w:val="24"/>
          <w:szCs w:val="24"/>
        </w:rPr>
        <w:t>Неверкинского района</w:t>
      </w:r>
    </w:p>
    <w:p w:rsidR="007B4FD9" w:rsidRPr="00350C5E" w:rsidRDefault="007B4FD9" w:rsidP="002F6F87">
      <w:pPr>
        <w:pStyle w:val="Heading6"/>
        <w:spacing w:line="276" w:lineRule="auto"/>
        <w:rPr>
          <w:sz w:val="24"/>
          <w:szCs w:val="24"/>
        </w:rPr>
      </w:pPr>
      <w:r w:rsidRPr="00350C5E">
        <w:rPr>
          <w:sz w:val="24"/>
          <w:szCs w:val="24"/>
        </w:rPr>
        <w:t>Высшая группа должностей</w:t>
      </w:r>
    </w:p>
    <w:p w:rsidR="007B4FD9" w:rsidRDefault="007B4FD9" w:rsidP="002F6F87">
      <w:pPr>
        <w:pStyle w:val="BodyTextIndent"/>
        <w:spacing w:after="0"/>
        <w:ind w:left="284"/>
      </w:pPr>
      <w:r>
        <w:t>Глава  администрации, назначаемый по контракту</w:t>
      </w:r>
    </w:p>
    <w:p w:rsidR="007B4FD9" w:rsidRDefault="007B4FD9" w:rsidP="002F6F87">
      <w:pPr>
        <w:pStyle w:val="BodyTextIndent"/>
        <w:spacing w:after="0"/>
        <w:ind w:left="284"/>
      </w:pPr>
      <w:r>
        <w:t>Первый заместитель главы  администрации</w:t>
      </w:r>
    </w:p>
    <w:p w:rsidR="007B4FD9" w:rsidRDefault="007B4FD9" w:rsidP="002F6F87">
      <w:pPr>
        <w:pStyle w:val="BodyTextIndent"/>
        <w:spacing w:after="0"/>
        <w:ind w:left="284"/>
      </w:pPr>
      <w:r>
        <w:t>Заместитель главы  администрации</w:t>
      </w:r>
    </w:p>
    <w:p w:rsidR="007B4FD9" w:rsidRDefault="007B4FD9" w:rsidP="002F6F87">
      <w:pPr>
        <w:pStyle w:val="BodyTextIndent"/>
        <w:spacing w:after="0"/>
        <w:ind w:left="284"/>
      </w:pPr>
      <w:r>
        <w:t>Руководитель аппарата</w:t>
      </w:r>
    </w:p>
    <w:p w:rsidR="007B4FD9" w:rsidRDefault="007B4FD9" w:rsidP="002F6F87">
      <w:pPr>
        <w:pStyle w:val="BodyTextIndent"/>
        <w:spacing w:after="0"/>
        <w:ind w:left="284"/>
      </w:pPr>
      <w:r>
        <w:t>Начальник управления (отдела)</w:t>
      </w:r>
    </w:p>
    <w:p w:rsidR="007B4FD9" w:rsidRPr="00350C5E" w:rsidRDefault="007B4FD9" w:rsidP="002F6F87">
      <w:pPr>
        <w:pStyle w:val="Heading6"/>
        <w:spacing w:line="276" w:lineRule="auto"/>
        <w:rPr>
          <w:sz w:val="24"/>
          <w:szCs w:val="24"/>
        </w:rPr>
      </w:pPr>
      <w:r w:rsidRPr="00350C5E">
        <w:rPr>
          <w:sz w:val="24"/>
          <w:szCs w:val="24"/>
        </w:rPr>
        <w:t>Главная группа должностей</w:t>
      </w:r>
    </w:p>
    <w:p w:rsidR="007B4FD9" w:rsidRPr="00F0471F" w:rsidRDefault="007B4FD9" w:rsidP="00F0471F">
      <w:pPr>
        <w:pStyle w:val="BodyTextIndent"/>
        <w:spacing w:after="0"/>
        <w:ind w:left="284"/>
      </w:pPr>
      <w:r w:rsidRPr="00F0471F">
        <w:t xml:space="preserve">Заместитель начальника отдела </w:t>
      </w:r>
    </w:p>
    <w:p w:rsidR="007B4FD9" w:rsidRDefault="007B4FD9" w:rsidP="002F6F87">
      <w:pPr>
        <w:pStyle w:val="BodyTextIndent"/>
        <w:spacing w:after="0"/>
        <w:ind w:left="284"/>
      </w:pPr>
      <w:r>
        <w:t>Заведующий сектором</w:t>
      </w:r>
    </w:p>
    <w:p w:rsidR="007B4FD9" w:rsidRDefault="007B4FD9" w:rsidP="002F6F87">
      <w:pPr>
        <w:pStyle w:val="BodyTextIndent"/>
        <w:spacing w:after="0"/>
        <w:ind w:left="284"/>
      </w:pPr>
    </w:p>
    <w:p w:rsidR="007B4FD9" w:rsidRPr="00350C5E" w:rsidRDefault="007B4FD9" w:rsidP="002F6F87">
      <w:pPr>
        <w:pStyle w:val="Heading6"/>
        <w:spacing w:before="0" w:after="0" w:line="276" w:lineRule="auto"/>
        <w:rPr>
          <w:sz w:val="24"/>
          <w:szCs w:val="24"/>
        </w:rPr>
      </w:pPr>
      <w:r w:rsidRPr="00350C5E">
        <w:rPr>
          <w:sz w:val="24"/>
          <w:szCs w:val="24"/>
        </w:rPr>
        <w:t>Ведущая группа должностей</w:t>
      </w:r>
    </w:p>
    <w:p w:rsidR="007B4FD9" w:rsidRDefault="007B4FD9" w:rsidP="002F6F87">
      <w:pPr>
        <w:pStyle w:val="BodyTextIndent"/>
        <w:spacing w:after="0"/>
        <w:ind w:left="284"/>
      </w:pPr>
      <w:r>
        <w:t xml:space="preserve">Главный специалист </w:t>
      </w:r>
    </w:p>
    <w:p w:rsidR="007B4FD9" w:rsidRPr="00350C5E" w:rsidRDefault="007B4FD9" w:rsidP="002F6F87">
      <w:pPr>
        <w:pStyle w:val="Heading6"/>
        <w:spacing w:line="276" w:lineRule="auto"/>
        <w:rPr>
          <w:sz w:val="24"/>
          <w:szCs w:val="24"/>
        </w:rPr>
      </w:pPr>
      <w:r w:rsidRPr="00350C5E">
        <w:rPr>
          <w:sz w:val="24"/>
          <w:szCs w:val="24"/>
        </w:rPr>
        <w:t>Старшая группа должностей</w:t>
      </w:r>
    </w:p>
    <w:p w:rsidR="007B4FD9" w:rsidRDefault="007B4FD9" w:rsidP="002F6F87">
      <w:pPr>
        <w:pStyle w:val="BodyTextIndent"/>
        <w:spacing w:after="0"/>
        <w:ind w:left="284"/>
      </w:pPr>
      <w:r>
        <w:t>Ведущий специалист</w:t>
      </w:r>
    </w:p>
    <w:p w:rsidR="007B4FD9" w:rsidRPr="00350C5E" w:rsidRDefault="007B4FD9" w:rsidP="002F6F87">
      <w:pPr>
        <w:pStyle w:val="Heading6"/>
        <w:spacing w:line="276" w:lineRule="auto"/>
        <w:rPr>
          <w:sz w:val="24"/>
          <w:szCs w:val="24"/>
        </w:rPr>
      </w:pPr>
      <w:r w:rsidRPr="00350C5E">
        <w:rPr>
          <w:sz w:val="24"/>
          <w:szCs w:val="24"/>
        </w:rPr>
        <w:t>Младшая группа должностей</w:t>
      </w:r>
    </w:p>
    <w:p w:rsidR="007B4FD9" w:rsidRDefault="007B4FD9" w:rsidP="002F6F87">
      <w:pPr>
        <w:pStyle w:val="BodyTextIndent"/>
        <w:spacing w:after="0"/>
        <w:ind w:left="284"/>
      </w:pPr>
      <w:r>
        <w:t>Специалист I категории</w:t>
      </w:r>
    </w:p>
    <w:p w:rsidR="007B4FD9" w:rsidRDefault="007B4FD9" w:rsidP="002F6F87">
      <w:pPr>
        <w:pStyle w:val="Heading6"/>
        <w:spacing w:line="276" w:lineRule="auto"/>
        <w:jc w:val="center"/>
        <w:rPr>
          <w:sz w:val="24"/>
          <w:szCs w:val="24"/>
        </w:rPr>
      </w:pPr>
    </w:p>
    <w:p w:rsidR="007B4FD9" w:rsidRPr="0059224F" w:rsidRDefault="007B4FD9" w:rsidP="002F6F87">
      <w:pPr>
        <w:pStyle w:val="Heading6"/>
        <w:spacing w:line="276" w:lineRule="auto"/>
        <w:jc w:val="center"/>
        <w:rPr>
          <w:i/>
          <w:sz w:val="18"/>
          <w:szCs w:val="18"/>
        </w:rPr>
      </w:pPr>
      <w:r w:rsidRPr="009A7D56">
        <w:rPr>
          <w:sz w:val="24"/>
          <w:szCs w:val="24"/>
        </w:rPr>
        <w:t xml:space="preserve">2. Перечень должностей муниципальной службы </w:t>
      </w:r>
      <w:r>
        <w:rPr>
          <w:sz w:val="24"/>
          <w:szCs w:val="24"/>
        </w:rPr>
        <w:t>в Ф</w:t>
      </w:r>
      <w:r w:rsidRPr="0059224F">
        <w:rPr>
          <w:sz w:val="24"/>
          <w:szCs w:val="24"/>
        </w:rPr>
        <w:t>инансов</w:t>
      </w:r>
      <w:r>
        <w:rPr>
          <w:sz w:val="24"/>
          <w:szCs w:val="24"/>
        </w:rPr>
        <w:t>ом</w:t>
      </w:r>
      <w:r w:rsidRPr="0059224F">
        <w:rPr>
          <w:sz w:val="24"/>
          <w:szCs w:val="24"/>
        </w:rPr>
        <w:t xml:space="preserve"> управлении Неверкинского района</w:t>
      </w:r>
    </w:p>
    <w:p w:rsidR="007B4FD9" w:rsidRDefault="007B4FD9" w:rsidP="002F6F87">
      <w:pPr>
        <w:pStyle w:val="Heading6"/>
        <w:spacing w:line="276" w:lineRule="auto"/>
      </w:pPr>
      <w:r>
        <w:t>Высшая группа должностей</w:t>
      </w:r>
    </w:p>
    <w:p w:rsidR="007B4FD9" w:rsidRDefault="007B4FD9" w:rsidP="002F6F87">
      <w:pPr>
        <w:pStyle w:val="BodyTextIndent"/>
        <w:spacing w:after="0"/>
        <w:ind w:left="284"/>
      </w:pPr>
      <w:r>
        <w:t>Начальник</w:t>
      </w:r>
    </w:p>
    <w:p w:rsidR="007B4FD9" w:rsidRDefault="007B4FD9" w:rsidP="002F6F87">
      <w:pPr>
        <w:pStyle w:val="Heading6"/>
        <w:spacing w:line="276" w:lineRule="auto"/>
      </w:pPr>
      <w:r>
        <w:t>Главная группа должностей</w:t>
      </w:r>
    </w:p>
    <w:p w:rsidR="007B4FD9" w:rsidRDefault="007B4FD9" w:rsidP="002F6F87">
      <w:pPr>
        <w:pStyle w:val="BodyTextIndent"/>
        <w:spacing w:after="0"/>
        <w:ind w:left="284"/>
      </w:pPr>
      <w:r>
        <w:t>Начальник отдела</w:t>
      </w:r>
    </w:p>
    <w:p w:rsidR="007B4FD9" w:rsidRDefault="007B4FD9" w:rsidP="002F6F87">
      <w:pPr>
        <w:pStyle w:val="Heading6"/>
        <w:spacing w:line="276" w:lineRule="auto"/>
      </w:pPr>
      <w:r>
        <w:t>Ведущая группа должностей</w:t>
      </w:r>
    </w:p>
    <w:p w:rsidR="007B4FD9" w:rsidRDefault="007B4FD9" w:rsidP="002F6F87">
      <w:pPr>
        <w:pStyle w:val="BodyTextIndent"/>
      </w:pPr>
      <w:r>
        <w:t>Главный специалист</w:t>
      </w:r>
    </w:p>
    <w:p w:rsidR="007B4FD9" w:rsidRDefault="007B4FD9" w:rsidP="002F6F87">
      <w:pPr>
        <w:pStyle w:val="Heading6"/>
        <w:spacing w:line="276" w:lineRule="auto"/>
        <w:jc w:val="center"/>
        <w:rPr>
          <w:sz w:val="24"/>
          <w:szCs w:val="24"/>
        </w:rPr>
      </w:pPr>
    </w:p>
    <w:p w:rsidR="007B4FD9" w:rsidRPr="00FF706B" w:rsidRDefault="007B4FD9" w:rsidP="002F6F87">
      <w:pPr>
        <w:pStyle w:val="Heading6"/>
        <w:spacing w:line="276" w:lineRule="auto"/>
        <w:jc w:val="center"/>
        <w:rPr>
          <w:i/>
          <w:sz w:val="18"/>
          <w:szCs w:val="18"/>
        </w:rPr>
      </w:pPr>
      <w:r>
        <w:rPr>
          <w:sz w:val="24"/>
          <w:szCs w:val="24"/>
        </w:rPr>
        <w:t>3</w:t>
      </w:r>
      <w:r w:rsidRPr="009A7D56">
        <w:rPr>
          <w:sz w:val="24"/>
          <w:szCs w:val="24"/>
        </w:rPr>
        <w:t xml:space="preserve">. Перечень должностей муниципальной службы </w:t>
      </w:r>
      <w:r w:rsidRPr="009A7D56">
        <w:rPr>
          <w:sz w:val="24"/>
          <w:szCs w:val="24"/>
        </w:rPr>
        <w:br/>
        <w:t xml:space="preserve">в </w:t>
      </w:r>
      <w:r>
        <w:rPr>
          <w:sz w:val="24"/>
          <w:szCs w:val="24"/>
        </w:rPr>
        <w:t xml:space="preserve">отделе образования Неверкинского района </w:t>
      </w:r>
    </w:p>
    <w:p w:rsidR="007B4FD9" w:rsidRPr="00873A7F" w:rsidRDefault="007B4FD9" w:rsidP="002F6F87">
      <w:pPr>
        <w:pStyle w:val="Heading6"/>
        <w:spacing w:line="276" w:lineRule="auto"/>
        <w:rPr>
          <w:sz w:val="24"/>
          <w:szCs w:val="24"/>
        </w:rPr>
      </w:pPr>
      <w:r w:rsidRPr="00873A7F">
        <w:rPr>
          <w:sz w:val="24"/>
          <w:szCs w:val="24"/>
        </w:rPr>
        <w:t>Высшая группа должностей</w:t>
      </w:r>
    </w:p>
    <w:p w:rsidR="007B4FD9" w:rsidRDefault="007B4FD9" w:rsidP="002F6F87">
      <w:pPr>
        <w:pStyle w:val="BodyTextIndent"/>
        <w:spacing w:after="0"/>
        <w:ind w:left="284"/>
      </w:pPr>
      <w:r>
        <w:t>Начальник</w:t>
      </w:r>
    </w:p>
    <w:p w:rsidR="007B4FD9" w:rsidRPr="00873A7F" w:rsidRDefault="007B4FD9" w:rsidP="002F6F87">
      <w:pPr>
        <w:pStyle w:val="Heading6"/>
        <w:spacing w:line="276" w:lineRule="auto"/>
        <w:rPr>
          <w:sz w:val="24"/>
          <w:szCs w:val="24"/>
        </w:rPr>
      </w:pPr>
      <w:r w:rsidRPr="00873A7F">
        <w:rPr>
          <w:sz w:val="24"/>
          <w:szCs w:val="24"/>
        </w:rPr>
        <w:t>Ведущая группа должностей</w:t>
      </w:r>
    </w:p>
    <w:p w:rsidR="007B4FD9" w:rsidRDefault="007B4FD9" w:rsidP="002F6F87">
      <w:pPr>
        <w:pStyle w:val="BodyTextIndent"/>
      </w:pPr>
      <w:r>
        <w:t>Главный специалист                                                                                                               ».</w:t>
      </w:r>
    </w:p>
    <w:p w:rsidR="007B4FD9" w:rsidRDefault="007B4FD9" w:rsidP="002F6F87">
      <w:pPr>
        <w:pStyle w:val="Heading8"/>
        <w:ind w:left="5222"/>
      </w:pPr>
    </w:p>
    <w:p w:rsidR="007B4FD9" w:rsidRPr="00DC071B" w:rsidRDefault="007B4FD9" w:rsidP="00DC071B">
      <w:pPr>
        <w:widowControl w:val="0"/>
        <w:ind w:firstLine="709"/>
        <w:jc w:val="both"/>
      </w:pPr>
      <w:r w:rsidRPr="00DC071B">
        <w:t>2. Настоящее решение опубликовать в   информационном бюллетене       Неверкинского района Пензенской области «Неверкинские ведомости».</w:t>
      </w:r>
    </w:p>
    <w:p w:rsidR="007B4FD9" w:rsidRPr="00DC071B" w:rsidRDefault="007B4FD9" w:rsidP="00DC071B">
      <w:pPr>
        <w:pStyle w:val="BodyText"/>
        <w:widowControl w:val="0"/>
        <w:spacing w:before="0"/>
        <w:ind w:firstLine="709"/>
        <w:rPr>
          <w:sz w:val="28"/>
          <w:szCs w:val="28"/>
        </w:rPr>
      </w:pPr>
      <w:r w:rsidRPr="00DC071B">
        <w:rPr>
          <w:sz w:val="28"/>
          <w:szCs w:val="28"/>
        </w:rPr>
        <w:t>3. Настоящее решение вступает в силу после его официального опубликования.</w:t>
      </w:r>
    </w:p>
    <w:p w:rsidR="007B4FD9" w:rsidRDefault="007B4FD9" w:rsidP="00DC071B">
      <w:pPr>
        <w:widowControl w:val="0"/>
        <w:ind w:firstLine="709"/>
        <w:jc w:val="both"/>
      </w:pPr>
      <w:r w:rsidRPr="00DC071B">
        <w:t xml:space="preserve">4. Контроль за исполнением настоящего решения возложить на </w:t>
      </w:r>
      <w:r w:rsidRPr="00DC071B">
        <w:rPr>
          <w:bCs/>
        </w:rPr>
        <w:t>главу Неверкинс</w:t>
      </w:r>
      <w:r>
        <w:rPr>
          <w:bCs/>
        </w:rPr>
        <w:t>кого района.</w:t>
      </w:r>
      <w:r>
        <w:t xml:space="preserve"> </w:t>
      </w:r>
    </w:p>
    <w:p w:rsidR="007B4FD9" w:rsidRDefault="007B4FD9" w:rsidP="00DC071B">
      <w:pPr>
        <w:widowControl w:val="0"/>
        <w:autoSpaceDE w:val="0"/>
        <w:autoSpaceDN w:val="0"/>
        <w:adjustRightInd w:val="0"/>
        <w:ind w:firstLine="708"/>
        <w:jc w:val="both"/>
      </w:pPr>
    </w:p>
    <w:p w:rsidR="007B4FD9" w:rsidRDefault="007B4FD9" w:rsidP="00800FCE">
      <w:r>
        <w:t xml:space="preserve"> </w:t>
      </w:r>
    </w:p>
    <w:p w:rsidR="007B4FD9" w:rsidRDefault="007B4FD9" w:rsidP="00800FCE">
      <w:r>
        <w:t>Г</w:t>
      </w:r>
      <w:r w:rsidRPr="00D369A8">
        <w:t>лав</w:t>
      </w:r>
      <w:r>
        <w:t>а</w:t>
      </w:r>
      <w:r w:rsidRPr="00D369A8">
        <w:t xml:space="preserve"> </w:t>
      </w:r>
      <w:r>
        <w:t xml:space="preserve">Неверкинского района                                                 </w:t>
      </w:r>
      <w:r>
        <w:tab/>
        <w:t>Д.А. Абдряшитов</w:t>
      </w:r>
    </w:p>
    <w:p w:rsidR="007B4FD9" w:rsidRDefault="007B4FD9" w:rsidP="00800FCE"/>
    <w:sectPr w:rsidR="007B4FD9" w:rsidSect="003851CD">
      <w:footerReference w:type="even" r:id="rId8"/>
      <w:footerReference w:type="default" r:id="rId9"/>
      <w:pgSz w:w="11906" w:h="16838"/>
      <w:pgMar w:top="851" w:right="851" w:bottom="851" w:left="170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FD9" w:rsidRDefault="007B4FD9">
      <w:r>
        <w:separator/>
      </w:r>
    </w:p>
  </w:endnote>
  <w:endnote w:type="continuationSeparator" w:id="1">
    <w:p w:rsidR="007B4FD9" w:rsidRDefault="007B4F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D9" w:rsidRDefault="007B4FD9" w:rsidP="00E73B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4FD9" w:rsidRDefault="007B4FD9" w:rsidP="00A719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D9" w:rsidRDefault="007B4FD9" w:rsidP="00E73B9F">
    <w:pPr>
      <w:pStyle w:val="Footer"/>
      <w:framePr w:wrap="around" w:vAnchor="text" w:hAnchor="margin" w:xAlign="right" w:y="1"/>
      <w:rPr>
        <w:rStyle w:val="PageNumber"/>
      </w:rPr>
    </w:pPr>
  </w:p>
  <w:p w:rsidR="007B4FD9" w:rsidRDefault="007B4FD9" w:rsidP="00A7192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FD9" w:rsidRDefault="007B4FD9">
      <w:r>
        <w:separator/>
      </w:r>
    </w:p>
  </w:footnote>
  <w:footnote w:type="continuationSeparator" w:id="1">
    <w:p w:rsidR="007B4FD9" w:rsidRDefault="007B4F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38E9"/>
    <w:multiLevelType w:val="multilevel"/>
    <w:tmpl w:val="291438F8"/>
    <w:lvl w:ilvl="0">
      <w:start w:val="1"/>
      <w:numFmt w:val="decimal"/>
      <w:lvlText w:val="%1"/>
      <w:lvlJc w:val="left"/>
      <w:pPr>
        <w:ind w:left="1155" w:hanging="1155"/>
      </w:pPr>
      <w:rPr>
        <w:rFonts w:cs="Times New Roman" w:hint="default"/>
      </w:rPr>
    </w:lvl>
    <w:lvl w:ilvl="1">
      <w:start w:val="1"/>
      <w:numFmt w:val="decimal"/>
      <w:lvlText w:val="%1.%2"/>
      <w:lvlJc w:val="left"/>
      <w:pPr>
        <w:ind w:left="1864" w:hanging="1155"/>
      </w:pPr>
      <w:rPr>
        <w:rFonts w:cs="Times New Roman" w:hint="default"/>
      </w:rPr>
    </w:lvl>
    <w:lvl w:ilvl="2">
      <w:start w:val="1"/>
      <w:numFmt w:val="decimal"/>
      <w:lvlText w:val="%1.%2.%3"/>
      <w:lvlJc w:val="left"/>
      <w:pPr>
        <w:ind w:left="2573" w:hanging="1155"/>
      </w:pPr>
      <w:rPr>
        <w:rFonts w:cs="Times New Roman" w:hint="default"/>
      </w:rPr>
    </w:lvl>
    <w:lvl w:ilvl="3">
      <w:start w:val="1"/>
      <w:numFmt w:val="decimal"/>
      <w:lvlText w:val="%1.%2.%3.%4"/>
      <w:lvlJc w:val="left"/>
      <w:pPr>
        <w:ind w:left="3282" w:hanging="1155"/>
      </w:pPr>
      <w:rPr>
        <w:rFonts w:cs="Times New Roman" w:hint="default"/>
      </w:rPr>
    </w:lvl>
    <w:lvl w:ilvl="4">
      <w:start w:val="1"/>
      <w:numFmt w:val="decimal"/>
      <w:lvlText w:val="%1.%2.%3.%4.%5"/>
      <w:lvlJc w:val="left"/>
      <w:pPr>
        <w:ind w:left="3991" w:hanging="1155"/>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nsid w:val="0F5016DD"/>
    <w:multiLevelType w:val="hybridMultilevel"/>
    <w:tmpl w:val="7D6ACD5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
    <w:nsid w:val="1168059D"/>
    <w:multiLevelType w:val="multilevel"/>
    <w:tmpl w:val="89CA78B6"/>
    <w:lvl w:ilvl="0">
      <w:start w:val="1"/>
      <w:numFmt w:val="none"/>
      <w:suff w:val="nothing"/>
      <w:lvlText w:val=""/>
      <w:lvlJc w:val="left"/>
      <w:rPr>
        <w:rFonts w:cs="Times New Roman"/>
      </w:rPr>
    </w:lvl>
    <w:lvl w:ilvl="1">
      <w:start w:val="1"/>
      <w:numFmt w:val="none"/>
      <w:lvlRestart w:val="0"/>
      <w:pStyle w:val="Heading2"/>
      <w:suff w:val="nothing"/>
      <w:lvlText w:val=""/>
      <w:lvlJc w:val="left"/>
      <w:rPr>
        <w:rFonts w:cs="Times New Roman"/>
        <w:sz w:val="24"/>
      </w:rPr>
    </w:lvl>
    <w:lvl w:ilvl="2">
      <w:start w:val="1"/>
      <w:numFmt w:val="decimal"/>
      <w:pStyle w:val="Heading3"/>
      <w:suff w:val="space"/>
      <w:lvlText w:val="Глава %3."/>
      <w:lvlJc w:val="left"/>
      <w:pPr>
        <w:ind w:left="1701" w:hanging="1134"/>
      </w:pPr>
      <w:rPr>
        <w:rFonts w:cs="Times New Roman"/>
        <w:b/>
        <w:i w:val="0"/>
        <w:sz w:val="28"/>
        <w:szCs w:val="28"/>
      </w:rPr>
    </w:lvl>
    <w:lvl w:ilvl="3">
      <w:start w:val="1"/>
      <w:numFmt w:val="decimal"/>
      <w:lvlRestart w:val="0"/>
      <w:pStyle w:val="Heading4"/>
      <w:suff w:val="nothing"/>
      <w:lvlText w:val="Статья %4"/>
      <w:lvlJc w:val="left"/>
      <w:pPr>
        <w:ind w:left="1701" w:hanging="1134"/>
      </w:pPr>
      <w:rPr>
        <w:rFonts w:cs="Times New Roman"/>
        <w:b/>
        <w:i w:val="0"/>
        <w:sz w:val="24"/>
        <w:szCs w:val="24"/>
      </w:rPr>
    </w:lvl>
    <w:lvl w:ilvl="4">
      <w:start w:val="1"/>
      <w:numFmt w:val="none"/>
      <w:lvlRestart w:val="0"/>
      <w:pStyle w:val="Heading5"/>
      <w:suff w:val="nothing"/>
      <w:lvlText w:val="%5"/>
      <w:lvlJc w:val="left"/>
      <w:pPr>
        <w:ind w:left="284"/>
      </w:pPr>
      <w:rPr>
        <w:rFonts w:cs="Times New Roman"/>
      </w:rPr>
    </w:lvl>
    <w:lvl w:ilvl="5">
      <w:start w:val="1"/>
      <w:numFmt w:val="decimal"/>
      <w:pStyle w:val="1"/>
      <w:lvlText w:val="%6."/>
      <w:lvlJc w:val="left"/>
      <w:pPr>
        <w:tabs>
          <w:tab w:val="num" w:pos="927"/>
        </w:tabs>
        <w:ind w:firstLine="567"/>
      </w:pPr>
      <w:rPr>
        <w:rFonts w:cs="Times New Roman"/>
        <w:strike w:val="0"/>
        <w:dstrike w:val="0"/>
        <w:u w:val="none"/>
        <w:effect w:val="none"/>
      </w:rPr>
    </w:lvl>
    <w:lvl w:ilvl="6">
      <w:start w:val="1"/>
      <w:numFmt w:val="decimal"/>
      <w:pStyle w:val="2"/>
      <w:suff w:val="space"/>
      <w:lvlText w:val="%7) "/>
      <w:lvlJc w:val="left"/>
      <w:pPr>
        <w:ind w:left="1135" w:firstLine="283"/>
      </w:pPr>
      <w:rPr>
        <w:rFonts w:cs="Times New Roman"/>
      </w:rPr>
    </w:lvl>
    <w:lvl w:ilvl="7">
      <w:start w:val="1"/>
      <w:numFmt w:val="russianLower"/>
      <w:pStyle w:val="4"/>
      <w:suff w:val="space"/>
      <w:lvlText w:val="%8)"/>
      <w:lvlJc w:val="left"/>
      <w:pPr>
        <w:ind w:left="567" w:firstLine="284"/>
      </w:pPr>
      <w:rPr>
        <w:rFonts w:cs="Times New Roman"/>
        <w:b w:val="0"/>
        <w:i w:val="0"/>
        <w:sz w:val="24"/>
        <w:szCs w:val="24"/>
      </w:rPr>
    </w:lvl>
    <w:lvl w:ilvl="8">
      <w:start w:val="1"/>
      <w:numFmt w:val="none"/>
      <w:lvlRestart w:val="0"/>
      <w:suff w:val="nothing"/>
      <w:lvlText w:val=""/>
      <w:lvlJc w:val="left"/>
      <w:pPr>
        <w:ind w:left="284"/>
      </w:pPr>
      <w:rPr>
        <w:rFonts w:cs="Times New Roman"/>
      </w:rPr>
    </w:lvl>
  </w:abstractNum>
  <w:abstractNum w:abstractNumId="3">
    <w:nsid w:val="190037AC"/>
    <w:multiLevelType w:val="hybridMultilevel"/>
    <w:tmpl w:val="39166702"/>
    <w:lvl w:ilvl="0" w:tplc="5AEC6806">
      <w:start w:val="1"/>
      <w:numFmt w:val="decimal"/>
      <w:lvlText w:val="%1."/>
      <w:lvlJc w:val="left"/>
      <w:pPr>
        <w:tabs>
          <w:tab w:val="num" w:pos="1368"/>
        </w:tabs>
        <w:ind w:left="1368" w:hanging="828"/>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1BDE4B57"/>
    <w:multiLevelType w:val="hybridMultilevel"/>
    <w:tmpl w:val="CC80FCE0"/>
    <w:lvl w:ilvl="0" w:tplc="C4A69642">
      <w:start w:val="4"/>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2FC66F6D"/>
    <w:multiLevelType w:val="multilevel"/>
    <w:tmpl w:val="64240D98"/>
    <w:lvl w:ilvl="0">
      <w:start w:val="1"/>
      <w:numFmt w:val="decimal"/>
      <w:lvlText w:val="%1."/>
      <w:lvlJc w:val="left"/>
      <w:pPr>
        <w:ind w:left="1590" w:hanging="105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6">
    <w:nsid w:val="2FD41A39"/>
    <w:multiLevelType w:val="hybridMultilevel"/>
    <w:tmpl w:val="F21CD4D0"/>
    <w:lvl w:ilvl="0" w:tplc="1CD2E79C">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503B1D6A"/>
    <w:multiLevelType w:val="hybridMultilevel"/>
    <w:tmpl w:val="B316D390"/>
    <w:lvl w:ilvl="0" w:tplc="CA165CE8">
      <w:start w:val="2"/>
      <w:numFmt w:val="decimal"/>
      <w:lvlText w:val="%1."/>
      <w:lvlJc w:val="left"/>
      <w:pPr>
        <w:tabs>
          <w:tab w:val="num" w:pos="1791"/>
        </w:tabs>
        <w:ind w:left="1791" w:hanging="1365"/>
      </w:pPr>
      <w:rPr>
        <w:rFonts w:cs="Times New Roman" w:hint="default"/>
        <w:sz w:val="28"/>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8">
    <w:nsid w:val="53A776A8"/>
    <w:multiLevelType w:val="hybridMultilevel"/>
    <w:tmpl w:val="ADF07136"/>
    <w:lvl w:ilvl="0" w:tplc="BBCE539A">
      <w:start w:val="1"/>
      <w:numFmt w:val="decimal"/>
      <w:lvlText w:val="%1."/>
      <w:lvlJc w:val="left"/>
      <w:pPr>
        <w:tabs>
          <w:tab w:val="num" w:pos="1515"/>
        </w:tabs>
        <w:ind w:left="1515" w:hanging="97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649F69D3"/>
    <w:multiLevelType w:val="multilevel"/>
    <w:tmpl w:val="89CA78B6"/>
    <w:lvl w:ilvl="0">
      <w:start w:val="1"/>
      <w:numFmt w:val="none"/>
      <w:suff w:val="nothing"/>
      <w:lvlText w:val=""/>
      <w:lvlJc w:val="left"/>
      <w:rPr>
        <w:rFonts w:cs="Times New Roman"/>
      </w:rPr>
    </w:lvl>
    <w:lvl w:ilvl="1">
      <w:start w:val="1"/>
      <w:numFmt w:val="none"/>
      <w:lvlRestart w:val="0"/>
      <w:suff w:val="nothing"/>
      <w:lvlText w:val=""/>
      <w:lvlJc w:val="left"/>
      <w:rPr>
        <w:rFonts w:cs="Times New Roman"/>
        <w:sz w:val="24"/>
      </w:rPr>
    </w:lvl>
    <w:lvl w:ilvl="2">
      <w:start w:val="1"/>
      <w:numFmt w:val="decimal"/>
      <w:suff w:val="space"/>
      <w:lvlText w:val="Глава %3."/>
      <w:lvlJc w:val="left"/>
      <w:pPr>
        <w:ind w:left="1701" w:hanging="1134"/>
      </w:pPr>
      <w:rPr>
        <w:rFonts w:cs="Times New Roman"/>
        <w:b/>
        <w:i w:val="0"/>
        <w:sz w:val="28"/>
        <w:szCs w:val="28"/>
      </w:rPr>
    </w:lvl>
    <w:lvl w:ilvl="3">
      <w:start w:val="1"/>
      <w:numFmt w:val="decimal"/>
      <w:lvlRestart w:val="0"/>
      <w:suff w:val="nothing"/>
      <w:lvlText w:val="Статья %4"/>
      <w:lvlJc w:val="left"/>
      <w:pPr>
        <w:ind w:left="1701" w:hanging="1134"/>
      </w:pPr>
      <w:rPr>
        <w:rFonts w:cs="Times New Roman"/>
        <w:b/>
        <w:i w:val="0"/>
        <w:sz w:val="24"/>
        <w:szCs w:val="24"/>
      </w:rPr>
    </w:lvl>
    <w:lvl w:ilvl="4">
      <w:start w:val="1"/>
      <w:numFmt w:val="none"/>
      <w:lvlRestart w:val="0"/>
      <w:suff w:val="nothing"/>
      <w:lvlText w:val="%5"/>
      <w:lvlJc w:val="left"/>
      <w:pPr>
        <w:ind w:left="284"/>
      </w:pPr>
      <w:rPr>
        <w:rFonts w:cs="Times New Roman"/>
      </w:rPr>
    </w:lvl>
    <w:lvl w:ilvl="5">
      <w:start w:val="1"/>
      <w:numFmt w:val="decimal"/>
      <w:lvlText w:val="%6."/>
      <w:lvlJc w:val="left"/>
      <w:pPr>
        <w:tabs>
          <w:tab w:val="num" w:pos="927"/>
        </w:tabs>
        <w:ind w:firstLine="567"/>
      </w:pPr>
      <w:rPr>
        <w:rFonts w:cs="Times New Roman"/>
        <w:strike w:val="0"/>
        <w:dstrike w:val="0"/>
        <w:u w:val="none"/>
        <w:effect w:val="none"/>
      </w:rPr>
    </w:lvl>
    <w:lvl w:ilvl="6">
      <w:start w:val="1"/>
      <w:numFmt w:val="decimal"/>
      <w:suff w:val="space"/>
      <w:lvlText w:val="%7) "/>
      <w:lvlJc w:val="left"/>
      <w:pPr>
        <w:ind w:left="1135" w:firstLine="283"/>
      </w:pPr>
      <w:rPr>
        <w:rFonts w:cs="Times New Roman"/>
      </w:rPr>
    </w:lvl>
    <w:lvl w:ilvl="7">
      <w:start w:val="1"/>
      <w:numFmt w:val="russianLower"/>
      <w:suff w:val="space"/>
      <w:lvlText w:val="%8)"/>
      <w:lvlJc w:val="left"/>
      <w:pPr>
        <w:ind w:left="567" w:firstLine="284"/>
      </w:pPr>
      <w:rPr>
        <w:rFonts w:cs="Times New Roman"/>
        <w:b w:val="0"/>
        <w:i w:val="0"/>
        <w:sz w:val="24"/>
        <w:szCs w:val="24"/>
      </w:rPr>
    </w:lvl>
    <w:lvl w:ilvl="8">
      <w:start w:val="1"/>
      <w:numFmt w:val="none"/>
      <w:lvlRestart w:val="0"/>
      <w:suff w:val="nothing"/>
      <w:lvlText w:val=""/>
      <w:lvlJc w:val="left"/>
      <w:pPr>
        <w:ind w:left="284"/>
      </w:pPr>
      <w:rPr>
        <w:rFonts w:cs="Times New Roman"/>
      </w:rPr>
    </w:lvl>
  </w:abstractNum>
  <w:abstractNum w:abstractNumId="10">
    <w:nsid w:val="7B6C2B52"/>
    <w:multiLevelType w:val="hybridMultilevel"/>
    <w:tmpl w:val="7AF814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E9458B0"/>
    <w:multiLevelType w:val="hybridMultilevel"/>
    <w:tmpl w:val="CBB8CA26"/>
    <w:lvl w:ilvl="0" w:tplc="54FA67F6">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8"/>
  </w:num>
  <w:num w:numId="5">
    <w:abstractNumId w:val="4"/>
  </w:num>
  <w:num w:numId="6">
    <w:abstractNumId w:val="11"/>
  </w:num>
  <w:num w:numId="7">
    <w:abstractNumId w:val="7"/>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6514"/>
    <w:rsid w:val="0000557D"/>
    <w:rsid w:val="00012936"/>
    <w:rsid w:val="00015B28"/>
    <w:rsid w:val="00027956"/>
    <w:rsid w:val="00031212"/>
    <w:rsid w:val="0004791F"/>
    <w:rsid w:val="00053E65"/>
    <w:rsid w:val="000624D7"/>
    <w:rsid w:val="00064B14"/>
    <w:rsid w:val="0006524E"/>
    <w:rsid w:val="0007335D"/>
    <w:rsid w:val="00075D49"/>
    <w:rsid w:val="0008015D"/>
    <w:rsid w:val="0008292E"/>
    <w:rsid w:val="00087AC3"/>
    <w:rsid w:val="000942D8"/>
    <w:rsid w:val="000A0852"/>
    <w:rsid w:val="000B02F0"/>
    <w:rsid w:val="000B1367"/>
    <w:rsid w:val="000B27E2"/>
    <w:rsid w:val="000B37EC"/>
    <w:rsid w:val="000D6A02"/>
    <w:rsid w:val="000E24CD"/>
    <w:rsid w:val="000F0BC1"/>
    <w:rsid w:val="000F2774"/>
    <w:rsid w:val="000F4AA9"/>
    <w:rsid w:val="000F5CE2"/>
    <w:rsid w:val="001036D0"/>
    <w:rsid w:val="00107FF7"/>
    <w:rsid w:val="00113B07"/>
    <w:rsid w:val="001230EB"/>
    <w:rsid w:val="00130962"/>
    <w:rsid w:val="00133BCE"/>
    <w:rsid w:val="00146D4C"/>
    <w:rsid w:val="0014709E"/>
    <w:rsid w:val="00151A1C"/>
    <w:rsid w:val="00152FA1"/>
    <w:rsid w:val="00153212"/>
    <w:rsid w:val="00155CE9"/>
    <w:rsid w:val="0016218A"/>
    <w:rsid w:val="0017387E"/>
    <w:rsid w:val="00173BF7"/>
    <w:rsid w:val="001A1AF8"/>
    <w:rsid w:val="001A5F32"/>
    <w:rsid w:val="001B6491"/>
    <w:rsid w:val="001B788C"/>
    <w:rsid w:val="001C77E3"/>
    <w:rsid w:val="001F6561"/>
    <w:rsid w:val="001F6768"/>
    <w:rsid w:val="001F676F"/>
    <w:rsid w:val="0020213C"/>
    <w:rsid w:val="00206D01"/>
    <w:rsid w:val="00207192"/>
    <w:rsid w:val="00224F66"/>
    <w:rsid w:val="00230C6C"/>
    <w:rsid w:val="0023356C"/>
    <w:rsid w:val="002410D0"/>
    <w:rsid w:val="0024432A"/>
    <w:rsid w:val="0024694E"/>
    <w:rsid w:val="00251C4F"/>
    <w:rsid w:val="002658AF"/>
    <w:rsid w:val="002704EB"/>
    <w:rsid w:val="00275D18"/>
    <w:rsid w:val="002830AC"/>
    <w:rsid w:val="00283A99"/>
    <w:rsid w:val="00284E09"/>
    <w:rsid w:val="002906F5"/>
    <w:rsid w:val="00290AAE"/>
    <w:rsid w:val="002923C9"/>
    <w:rsid w:val="00295C0C"/>
    <w:rsid w:val="00296321"/>
    <w:rsid w:val="002966FB"/>
    <w:rsid w:val="002A2E79"/>
    <w:rsid w:val="002A5368"/>
    <w:rsid w:val="002A55AD"/>
    <w:rsid w:val="002A7687"/>
    <w:rsid w:val="002C2186"/>
    <w:rsid w:val="002D591F"/>
    <w:rsid w:val="002D6DD9"/>
    <w:rsid w:val="002E06B9"/>
    <w:rsid w:val="002E0AC6"/>
    <w:rsid w:val="002F4B49"/>
    <w:rsid w:val="002F6E5D"/>
    <w:rsid w:val="002F6F87"/>
    <w:rsid w:val="00304184"/>
    <w:rsid w:val="003103BD"/>
    <w:rsid w:val="00312CD8"/>
    <w:rsid w:val="00340E44"/>
    <w:rsid w:val="0034235C"/>
    <w:rsid w:val="0034339D"/>
    <w:rsid w:val="003470BE"/>
    <w:rsid w:val="00350C5E"/>
    <w:rsid w:val="00357A93"/>
    <w:rsid w:val="003609C2"/>
    <w:rsid w:val="00362D53"/>
    <w:rsid w:val="0038078F"/>
    <w:rsid w:val="00382677"/>
    <w:rsid w:val="003851CD"/>
    <w:rsid w:val="00385655"/>
    <w:rsid w:val="00392E47"/>
    <w:rsid w:val="003A380A"/>
    <w:rsid w:val="003A772E"/>
    <w:rsid w:val="003A7F34"/>
    <w:rsid w:val="003B2A32"/>
    <w:rsid w:val="003B568A"/>
    <w:rsid w:val="003C2AF2"/>
    <w:rsid w:val="003C5305"/>
    <w:rsid w:val="003C7C35"/>
    <w:rsid w:val="003F22A3"/>
    <w:rsid w:val="00400AAE"/>
    <w:rsid w:val="00416EED"/>
    <w:rsid w:val="00421555"/>
    <w:rsid w:val="00425A59"/>
    <w:rsid w:val="00426F3D"/>
    <w:rsid w:val="004300CF"/>
    <w:rsid w:val="00431681"/>
    <w:rsid w:val="00432809"/>
    <w:rsid w:val="00441035"/>
    <w:rsid w:val="0044744C"/>
    <w:rsid w:val="00450FF0"/>
    <w:rsid w:val="004512F7"/>
    <w:rsid w:val="0045481D"/>
    <w:rsid w:val="00455747"/>
    <w:rsid w:val="00456A1A"/>
    <w:rsid w:val="00466618"/>
    <w:rsid w:val="00485F3D"/>
    <w:rsid w:val="00492304"/>
    <w:rsid w:val="004D5B67"/>
    <w:rsid w:val="004E0D66"/>
    <w:rsid w:val="00504A99"/>
    <w:rsid w:val="00512327"/>
    <w:rsid w:val="00520520"/>
    <w:rsid w:val="00521DBC"/>
    <w:rsid w:val="005270B8"/>
    <w:rsid w:val="0053214A"/>
    <w:rsid w:val="00532D5E"/>
    <w:rsid w:val="005348E2"/>
    <w:rsid w:val="005377E4"/>
    <w:rsid w:val="00543285"/>
    <w:rsid w:val="00544D8F"/>
    <w:rsid w:val="00547AC6"/>
    <w:rsid w:val="00553D81"/>
    <w:rsid w:val="00561669"/>
    <w:rsid w:val="005724FC"/>
    <w:rsid w:val="00573FF4"/>
    <w:rsid w:val="0059224F"/>
    <w:rsid w:val="00592E12"/>
    <w:rsid w:val="005957A8"/>
    <w:rsid w:val="00597BA5"/>
    <w:rsid w:val="005B739B"/>
    <w:rsid w:val="005C1B8C"/>
    <w:rsid w:val="005C2C6A"/>
    <w:rsid w:val="005C6BE3"/>
    <w:rsid w:val="005D46BE"/>
    <w:rsid w:val="005F2282"/>
    <w:rsid w:val="00605000"/>
    <w:rsid w:val="00606C89"/>
    <w:rsid w:val="00610BD6"/>
    <w:rsid w:val="00616F51"/>
    <w:rsid w:val="006259FF"/>
    <w:rsid w:val="0063767C"/>
    <w:rsid w:val="00642480"/>
    <w:rsid w:val="00647696"/>
    <w:rsid w:val="00647DD3"/>
    <w:rsid w:val="00652208"/>
    <w:rsid w:val="00653AE7"/>
    <w:rsid w:val="00655C24"/>
    <w:rsid w:val="00657283"/>
    <w:rsid w:val="006655A4"/>
    <w:rsid w:val="00667340"/>
    <w:rsid w:val="00670FB1"/>
    <w:rsid w:val="00672B45"/>
    <w:rsid w:val="00682037"/>
    <w:rsid w:val="00683B17"/>
    <w:rsid w:val="0069154C"/>
    <w:rsid w:val="0069727E"/>
    <w:rsid w:val="006A1661"/>
    <w:rsid w:val="006B1748"/>
    <w:rsid w:val="006B6D16"/>
    <w:rsid w:val="006C1E50"/>
    <w:rsid w:val="006D47F9"/>
    <w:rsid w:val="006D6AD5"/>
    <w:rsid w:val="006E3F90"/>
    <w:rsid w:val="006E6D00"/>
    <w:rsid w:val="006F798B"/>
    <w:rsid w:val="00703365"/>
    <w:rsid w:val="00707D59"/>
    <w:rsid w:val="0071216C"/>
    <w:rsid w:val="00715551"/>
    <w:rsid w:val="007306A1"/>
    <w:rsid w:val="0073206D"/>
    <w:rsid w:val="00733421"/>
    <w:rsid w:val="00751130"/>
    <w:rsid w:val="00752D00"/>
    <w:rsid w:val="00754CB9"/>
    <w:rsid w:val="007635BD"/>
    <w:rsid w:val="007658F7"/>
    <w:rsid w:val="007744A0"/>
    <w:rsid w:val="007764B6"/>
    <w:rsid w:val="0078182F"/>
    <w:rsid w:val="00785573"/>
    <w:rsid w:val="0079472F"/>
    <w:rsid w:val="00796C2D"/>
    <w:rsid w:val="00796CD9"/>
    <w:rsid w:val="00796CF3"/>
    <w:rsid w:val="007A4491"/>
    <w:rsid w:val="007A53BC"/>
    <w:rsid w:val="007B4FD9"/>
    <w:rsid w:val="007C3457"/>
    <w:rsid w:val="007C3885"/>
    <w:rsid w:val="007C4272"/>
    <w:rsid w:val="007C5043"/>
    <w:rsid w:val="007D16C9"/>
    <w:rsid w:val="007D462C"/>
    <w:rsid w:val="007E217C"/>
    <w:rsid w:val="007E4CD6"/>
    <w:rsid w:val="007E5695"/>
    <w:rsid w:val="00800FCE"/>
    <w:rsid w:val="00805ACC"/>
    <w:rsid w:val="0081580A"/>
    <w:rsid w:val="00823119"/>
    <w:rsid w:val="00823664"/>
    <w:rsid w:val="00826514"/>
    <w:rsid w:val="00834FA1"/>
    <w:rsid w:val="008354FE"/>
    <w:rsid w:val="00837771"/>
    <w:rsid w:val="00837ABC"/>
    <w:rsid w:val="00840FAC"/>
    <w:rsid w:val="00842754"/>
    <w:rsid w:val="00850B4A"/>
    <w:rsid w:val="0085235F"/>
    <w:rsid w:val="00854255"/>
    <w:rsid w:val="00854AD2"/>
    <w:rsid w:val="008571D2"/>
    <w:rsid w:val="008609D1"/>
    <w:rsid w:val="00873A7F"/>
    <w:rsid w:val="0089332B"/>
    <w:rsid w:val="00894745"/>
    <w:rsid w:val="008A0540"/>
    <w:rsid w:val="008A5DE2"/>
    <w:rsid w:val="008C3B5A"/>
    <w:rsid w:val="008C5C6F"/>
    <w:rsid w:val="008C7D5C"/>
    <w:rsid w:val="008C7D9E"/>
    <w:rsid w:val="008D115D"/>
    <w:rsid w:val="008D43A3"/>
    <w:rsid w:val="008E050B"/>
    <w:rsid w:val="008F20BE"/>
    <w:rsid w:val="008F4A13"/>
    <w:rsid w:val="008F690C"/>
    <w:rsid w:val="00901D06"/>
    <w:rsid w:val="00905002"/>
    <w:rsid w:val="00933622"/>
    <w:rsid w:val="00933881"/>
    <w:rsid w:val="00957D5E"/>
    <w:rsid w:val="009630FD"/>
    <w:rsid w:val="009632D8"/>
    <w:rsid w:val="00973D19"/>
    <w:rsid w:val="0097551F"/>
    <w:rsid w:val="009769B0"/>
    <w:rsid w:val="009947A7"/>
    <w:rsid w:val="009A5FA4"/>
    <w:rsid w:val="009A67E4"/>
    <w:rsid w:val="009A7D56"/>
    <w:rsid w:val="009B70C1"/>
    <w:rsid w:val="009C18BF"/>
    <w:rsid w:val="009C1C6A"/>
    <w:rsid w:val="009C2B17"/>
    <w:rsid w:val="009C62E7"/>
    <w:rsid w:val="009D7A18"/>
    <w:rsid w:val="009E344A"/>
    <w:rsid w:val="009E3799"/>
    <w:rsid w:val="009E5DCE"/>
    <w:rsid w:val="00A000BB"/>
    <w:rsid w:val="00A05C9E"/>
    <w:rsid w:val="00A11D17"/>
    <w:rsid w:val="00A1356F"/>
    <w:rsid w:val="00A14B43"/>
    <w:rsid w:val="00A15B33"/>
    <w:rsid w:val="00A17E2C"/>
    <w:rsid w:val="00A211E3"/>
    <w:rsid w:val="00A234C1"/>
    <w:rsid w:val="00A41315"/>
    <w:rsid w:val="00A44684"/>
    <w:rsid w:val="00A44700"/>
    <w:rsid w:val="00A55918"/>
    <w:rsid w:val="00A616F2"/>
    <w:rsid w:val="00A71925"/>
    <w:rsid w:val="00A726B9"/>
    <w:rsid w:val="00A735A5"/>
    <w:rsid w:val="00A75A72"/>
    <w:rsid w:val="00A7629C"/>
    <w:rsid w:val="00A77B6D"/>
    <w:rsid w:val="00A77E25"/>
    <w:rsid w:val="00A8470F"/>
    <w:rsid w:val="00A868CF"/>
    <w:rsid w:val="00A87BEB"/>
    <w:rsid w:val="00A9746C"/>
    <w:rsid w:val="00AA35D5"/>
    <w:rsid w:val="00AA3A0D"/>
    <w:rsid w:val="00AA3A97"/>
    <w:rsid w:val="00AC30A0"/>
    <w:rsid w:val="00AD2E5F"/>
    <w:rsid w:val="00AD50AD"/>
    <w:rsid w:val="00AD6599"/>
    <w:rsid w:val="00AE633F"/>
    <w:rsid w:val="00AF0F58"/>
    <w:rsid w:val="00AF505A"/>
    <w:rsid w:val="00AF59F0"/>
    <w:rsid w:val="00B025EA"/>
    <w:rsid w:val="00B05380"/>
    <w:rsid w:val="00B21380"/>
    <w:rsid w:val="00B24F0C"/>
    <w:rsid w:val="00B33141"/>
    <w:rsid w:val="00B37062"/>
    <w:rsid w:val="00B47419"/>
    <w:rsid w:val="00B64D25"/>
    <w:rsid w:val="00B6609C"/>
    <w:rsid w:val="00B6646C"/>
    <w:rsid w:val="00B701B0"/>
    <w:rsid w:val="00B822A8"/>
    <w:rsid w:val="00B85D10"/>
    <w:rsid w:val="00B86A7C"/>
    <w:rsid w:val="00B907D8"/>
    <w:rsid w:val="00B9170C"/>
    <w:rsid w:val="00B9222D"/>
    <w:rsid w:val="00B9625E"/>
    <w:rsid w:val="00B973A7"/>
    <w:rsid w:val="00BA412B"/>
    <w:rsid w:val="00BA56E2"/>
    <w:rsid w:val="00BB0813"/>
    <w:rsid w:val="00BB151B"/>
    <w:rsid w:val="00BB58FE"/>
    <w:rsid w:val="00BC53F9"/>
    <w:rsid w:val="00BC57B0"/>
    <w:rsid w:val="00BD23A5"/>
    <w:rsid w:val="00BD6A39"/>
    <w:rsid w:val="00BE74A6"/>
    <w:rsid w:val="00BF10AB"/>
    <w:rsid w:val="00BF1F0C"/>
    <w:rsid w:val="00C0302E"/>
    <w:rsid w:val="00C034ED"/>
    <w:rsid w:val="00C04016"/>
    <w:rsid w:val="00C235EB"/>
    <w:rsid w:val="00C2621F"/>
    <w:rsid w:val="00C26CC3"/>
    <w:rsid w:val="00C270B7"/>
    <w:rsid w:val="00C27328"/>
    <w:rsid w:val="00C40BBD"/>
    <w:rsid w:val="00C45198"/>
    <w:rsid w:val="00C602C0"/>
    <w:rsid w:val="00C62DF9"/>
    <w:rsid w:val="00C7272F"/>
    <w:rsid w:val="00C75275"/>
    <w:rsid w:val="00C80D02"/>
    <w:rsid w:val="00C81119"/>
    <w:rsid w:val="00C91115"/>
    <w:rsid w:val="00CA144C"/>
    <w:rsid w:val="00CA2CAB"/>
    <w:rsid w:val="00CB08D9"/>
    <w:rsid w:val="00CB2D19"/>
    <w:rsid w:val="00CB54D2"/>
    <w:rsid w:val="00CC3A22"/>
    <w:rsid w:val="00CC3C18"/>
    <w:rsid w:val="00CC45E9"/>
    <w:rsid w:val="00CD3E48"/>
    <w:rsid w:val="00CD7841"/>
    <w:rsid w:val="00CE4FBE"/>
    <w:rsid w:val="00CF25A6"/>
    <w:rsid w:val="00CF2E92"/>
    <w:rsid w:val="00CF48EE"/>
    <w:rsid w:val="00D06AB4"/>
    <w:rsid w:val="00D10992"/>
    <w:rsid w:val="00D113D3"/>
    <w:rsid w:val="00D11BFC"/>
    <w:rsid w:val="00D202DD"/>
    <w:rsid w:val="00D20E9E"/>
    <w:rsid w:val="00D369A8"/>
    <w:rsid w:val="00D422E8"/>
    <w:rsid w:val="00D441D7"/>
    <w:rsid w:val="00D519D6"/>
    <w:rsid w:val="00D548FB"/>
    <w:rsid w:val="00D55E22"/>
    <w:rsid w:val="00D602DF"/>
    <w:rsid w:val="00D61257"/>
    <w:rsid w:val="00D625F4"/>
    <w:rsid w:val="00D63373"/>
    <w:rsid w:val="00D73D02"/>
    <w:rsid w:val="00D743F5"/>
    <w:rsid w:val="00D918C8"/>
    <w:rsid w:val="00D94FF6"/>
    <w:rsid w:val="00DA2660"/>
    <w:rsid w:val="00DA4D18"/>
    <w:rsid w:val="00DA6AC7"/>
    <w:rsid w:val="00DB0A42"/>
    <w:rsid w:val="00DB7260"/>
    <w:rsid w:val="00DC071B"/>
    <w:rsid w:val="00DC79D2"/>
    <w:rsid w:val="00DD10E3"/>
    <w:rsid w:val="00DD19F6"/>
    <w:rsid w:val="00DD545B"/>
    <w:rsid w:val="00DF1E08"/>
    <w:rsid w:val="00E02FF7"/>
    <w:rsid w:val="00E03E0A"/>
    <w:rsid w:val="00E06B80"/>
    <w:rsid w:val="00E07BBD"/>
    <w:rsid w:val="00E07E4C"/>
    <w:rsid w:val="00E22144"/>
    <w:rsid w:val="00E22E9A"/>
    <w:rsid w:val="00E23B17"/>
    <w:rsid w:val="00E25725"/>
    <w:rsid w:val="00E2606F"/>
    <w:rsid w:val="00E416AC"/>
    <w:rsid w:val="00E44829"/>
    <w:rsid w:val="00E46EF5"/>
    <w:rsid w:val="00E546D4"/>
    <w:rsid w:val="00E6042E"/>
    <w:rsid w:val="00E658D4"/>
    <w:rsid w:val="00E66936"/>
    <w:rsid w:val="00E670F9"/>
    <w:rsid w:val="00E73B9F"/>
    <w:rsid w:val="00E752CE"/>
    <w:rsid w:val="00E83356"/>
    <w:rsid w:val="00E864FB"/>
    <w:rsid w:val="00E86511"/>
    <w:rsid w:val="00E86680"/>
    <w:rsid w:val="00E9445B"/>
    <w:rsid w:val="00E94F18"/>
    <w:rsid w:val="00E97ECD"/>
    <w:rsid w:val="00EA2CAE"/>
    <w:rsid w:val="00EA6BE6"/>
    <w:rsid w:val="00EB4F5B"/>
    <w:rsid w:val="00EB6A0B"/>
    <w:rsid w:val="00EC0F9F"/>
    <w:rsid w:val="00EC1388"/>
    <w:rsid w:val="00EC6FE6"/>
    <w:rsid w:val="00ED1209"/>
    <w:rsid w:val="00ED66E2"/>
    <w:rsid w:val="00EE239D"/>
    <w:rsid w:val="00EE2F3A"/>
    <w:rsid w:val="00EE7B06"/>
    <w:rsid w:val="00EF1867"/>
    <w:rsid w:val="00F0471F"/>
    <w:rsid w:val="00F076B5"/>
    <w:rsid w:val="00F31108"/>
    <w:rsid w:val="00F31856"/>
    <w:rsid w:val="00F33D96"/>
    <w:rsid w:val="00F34558"/>
    <w:rsid w:val="00F35111"/>
    <w:rsid w:val="00F546A4"/>
    <w:rsid w:val="00F63147"/>
    <w:rsid w:val="00F74869"/>
    <w:rsid w:val="00F771D0"/>
    <w:rsid w:val="00F82E4C"/>
    <w:rsid w:val="00F847A7"/>
    <w:rsid w:val="00F936D9"/>
    <w:rsid w:val="00FA00D5"/>
    <w:rsid w:val="00FA1C5F"/>
    <w:rsid w:val="00FB3704"/>
    <w:rsid w:val="00FC04C2"/>
    <w:rsid w:val="00FC2601"/>
    <w:rsid w:val="00FC72B8"/>
    <w:rsid w:val="00FD5BBB"/>
    <w:rsid w:val="00FE1A12"/>
    <w:rsid w:val="00FF04F1"/>
    <w:rsid w:val="00FF6AD7"/>
    <w:rsid w:val="00FF70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A13"/>
    <w:rPr>
      <w:sz w:val="28"/>
      <w:szCs w:val="28"/>
    </w:rPr>
  </w:style>
  <w:style w:type="paragraph" w:styleId="Heading1">
    <w:name w:val="heading 1"/>
    <w:basedOn w:val="Normal"/>
    <w:next w:val="Normal"/>
    <w:link w:val="Heading1Char"/>
    <w:uiPriority w:val="99"/>
    <w:qFormat/>
    <w:rsid w:val="003C2AF2"/>
    <w:pPr>
      <w:keepNext/>
      <w:spacing w:before="240" w:after="60"/>
      <w:outlineLvl w:val="0"/>
    </w:pPr>
    <w:rPr>
      <w:rFonts w:ascii="Arial" w:hAnsi="Arial" w:cs="Arial"/>
      <w:b/>
      <w:bCs/>
      <w:kern w:val="32"/>
      <w:sz w:val="32"/>
      <w:szCs w:val="32"/>
    </w:rPr>
  </w:style>
  <w:style w:type="paragraph" w:styleId="Heading2">
    <w:name w:val="heading 2"/>
    <w:basedOn w:val="Normal"/>
    <w:next w:val="BodyText"/>
    <w:link w:val="Heading2Char"/>
    <w:uiPriority w:val="99"/>
    <w:qFormat/>
    <w:rsid w:val="00BC53F9"/>
    <w:pPr>
      <w:keepNext/>
      <w:keepLines/>
      <w:numPr>
        <w:ilvl w:val="1"/>
        <w:numId w:val="1"/>
      </w:numPr>
      <w:spacing w:after="360"/>
      <w:jc w:val="center"/>
      <w:outlineLvl w:val="1"/>
    </w:pPr>
    <w:rPr>
      <w:b/>
      <w:szCs w:val="20"/>
    </w:rPr>
  </w:style>
  <w:style w:type="paragraph" w:styleId="Heading3">
    <w:name w:val="heading 3"/>
    <w:basedOn w:val="Normal"/>
    <w:next w:val="Heading4"/>
    <w:link w:val="Heading3Char"/>
    <w:uiPriority w:val="99"/>
    <w:qFormat/>
    <w:rsid w:val="00BC53F9"/>
    <w:pPr>
      <w:keepNext/>
      <w:keepLines/>
      <w:numPr>
        <w:ilvl w:val="2"/>
        <w:numId w:val="1"/>
      </w:numPr>
      <w:spacing w:before="360"/>
      <w:outlineLvl w:val="2"/>
    </w:pPr>
    <w:rPr>
      <w:b/>
      <w:szCs w:val="20"/>
    </w:rPr>
  </w:style>
  <w:style w:type="paragraph" w:styleId="Heading4">
    <w:name w:val="heading 4"/>
    <w:basedOn w:val="Normal"/>
    <w:next w:val="BodyText"/>
    <w:link w:val="Heading4Char"/>
    <w:uiPriority w:val="99"/>
    <w:qFormat/>
    <w:rsid w:val="00BC53F9"/>
    <w:pPr>
      <w:keepNext/>
      <w:keepLines/>
      <w:numPr>
        <w:ilvl w:val="3"/>
        <w:numId w:val="1"/>
      </w:numPr>
      <w:spacing w:before="240"/>
      <w:outlineLvl w:val="3"/>
    </w:pPr>
    <w:rPr>
      <w:b/>
      <w:sz w:val="24"/>
      <w:szCs w:val="20"/>
    </w:rPr>
  </w:style>
  <w:style w:type="paragraph" w:styleId="Heading5">
    <w:name w:val="heading 5"/>
    <w:basedOn w:val="Normal"/>
    <w:next w:val="Normal"/>
    <w:link w:val="Heading5Char"/>
    <w:uiPriority w:val="99"/>
    <w:qFormat/>
    <w:rsid w:val="00BC53F9"/>
    <w:pPr>
      <w:keepNext/>
      <w:numPr>
        <w:ilvl w:val="4"/>
        <w:numId w:val="1"/>
      </w:numPr>
      <w:spacing w:before="240" w:after="60"/>
      <w:ind w:right="284"/>
      <w:jc w:val="center"/>
      <w:outlineLvl w:val="4"/>
    </w:pPr>
    <w:rPr>
      <w:b/>
      <w:szCs w:val="20"/>
    </w:rPr>
  </w:style>
  <w:style w:type="paragraph" w:styleId="Heading6">
    <w:name w:val="heading 6"/>
    <w:basedOn w:val="Normal"/>
    <w:next w:val="Normal"/>
    <w:link w:val="Heading6Char"/>
    <w:uiPriority w:val="99"/>
    <w:qFormat/>
    <w:rsid w:val="00B64D25"/>
    <w:pPr>
      <w:spacing w:before="240" w:after="60"/>
      <w:outlineLvl w:val="5"/>
    </w:pPr>
    <w:rPr>
      <w:b/>
      <w:bCs/>
      <w:sz w:val="22"/>
      <w:szCs w:val="22"/>
    </w:rPr>
  </w:style>
  <w:style w:type="paragraph" w:styleId="Heading8">
    <w:name w:val="heading 8"/>
    <w:basedOn w:val="Normal"/>
    <w:next w:val="Normal"/>
    <w:link w:val="Heading8Char"/>
    <w:uiPriority w:val="99"/>
    <w:qFormat/>
    <w:rsid w:val="002F6F87"/>
    <w:pPr>
      <w:spacing w:before="240" w:after="60"/>
      <w:outlineLvl w:val="7"/>
    </w:pPr>
    <w:rPr>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8Char">
    <w:name w:val="Heading 8 Char"/>
    <w:basedOn w:val="DefaultParagraphFont"/>
    <w:link w:val="Heading8"/>
    <w:uiPriority w:val="99"/>
    <w:locked/>
    <w:rsid w:val="002F6F87"/>
    <w:rPr>
      <w:rFonts w:cs="Times New Roman"/>
      <w:i/>
      <w:iCs/>
      <w:sz w:val="24"/>
      <w:szCs w:val="24"/>
    </w:rPr>
  </w:style>
  <w:style w:type="paragraph" w:styleId="BodyText">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Normal"/>
    <w:link w:val="BodyTextChar"/>
    <w:uiPriority w:val="99"/>
    <w:rsid w:val="00BC53F9"/>
    <w:pPr>
      <w:spacing w:before="120"/>
      <w:ind w:firstLine="567"/>
      <w:jc w:val="both"/>
    </w:pPr>
    <w:rPr>
      <w:sz w:val="24"/>
      <w:szCs w:val="20"/>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
    <w:basedOn w:val="DefaultParagraphFont"/>
    <w:link w:val="BodyText"/>
    <w:uiPriority w:val="99"/>
    <w:semiHidden/>
    <w:locked/>
    <w:rPr>
      <w:rFonts w:cs="Times New Roman"/>
      <w:sz w:val="28"/>
      <w:szCs w:val="28"/>
    </w:rPr>
  </w:style>
  <w:style w:type="paragraph" w:customStyle="1" w:styleId="1">
    <w:name w:val="Стиль1"/>
    <w:basedOn w:val="Normal"/>
    <w:uiPriority w:val="99"/>
    <w:rsid w:val="00BC53F9"/>
    <w:pPr>
      <w:numPr>
        <w:ilvl w:val="5"/>
        <w:numId w:val="1"/>
      </w:numPr>
      <w:autoSpaceDE w:val="0"/>
      <w:autoSpaceDN w:val="0"/>
      <w:adjustRightInd w:val="0"/>
      <w:spacing w:before="120"/>
      <w:jc w:val="both"/>
      <w:outlineLvl w:val="5"/>
    </w:pPr>
    <w:rPr>
      <w:rFonts w:cs="Arial"/>
      <w:sz w:val="24"/>
      <w:szCs w:val="18"/>
    </w:rPr>
  </w:style>
  <w:style w:type="paragraph" w:customStyle="1" w:styleId="2">
    <w:name w:val="Стиль2"/>
    <w:basedOn w:val="1"/>
    <w:uiPriority w:val="99"/>
    <w:rsid w:val="00BC53F9"/>
    <w:pPr>
      <w:numPr>
        <w:ilvl w:val="6"/>
      </w:numPr>
      <w:spacing w:before="60"/>
      <w:outlineLvl w:val="6"/>
    </w:pPr>
  </w:style>
  <w:style w:type="paragraph" w:customStyle="1" w:styleId="4">
    <w:name w:val="Стиль4"/>
    <w:basedOn w:val="Normal"/>
    <w:uiPriority w:val="99"/>
    <w:rsid w:val="00BC53F9"/>
    <w:pPr>
      <w:numPr>
        <w:ilvl w:val="7"/>
        <w:numId w:val="1"/>
      </w:numPr>
      <w:jc w:val="both"/>
    </w:pPr>
    <w:rPr>
      <w:sz w:val="24"/>
      <w:szCs w:val="20"/>
    </w:rPr>
  </w:style>
  <w:style w:type="paragraph" w:customStyle="1" w:styleId="ConsNormal">
    <w:name w:val="ConsNormal"/>
    <w:uiPriority w:val="99"/>
    <w:rsid w:val="009E3799"/>
    <w:pPr>
      <w:widowControl w:val="0"/>
      <w:autoSpaceDE w:val="0"/>
      <w:autoSpaceDN w:val="0"/>
      <w:adjustRightInd w:val="0"/>
      <w:ind w:firstLine="720"/>
    </w:pPr>
    <w:rPr>
      <w:rFonts w:ascii="Arial" w:hAnsi="Arial" w:cs="Arial"/>
      <w:sz w:val="16"/>
      <w:szCs w:val="16"/>
    </w:rPr>
  </w:style>
  <w:style w:type="paragraph" w:customStyle="1" w:styleId="ConsNonformat">
    <w:name w:val="ConsNonformat"/>
    <w:uiPriority w:val="99"/>
    <w:rsid w:val="009E3799"/>
    <w:pPr>
      <w:widowControl w:val="0"/>
      <w:autoSpaceDE w:val="0"/>
      <w:autoSpaceDN w:val="0"/>
      <w:adjustRightInd w:val="0"/>
    </w:pPr>
    <w:rPr>
      <w:rFonts w:ascii="Courier New" w:hAnsi="Courier New" w:cs="Courier New"/>
      <w:sz w:val="16"/>
      <w:szCs w:val="16"/>
    </w:rPr>
  </w:style>
  <w:style w:type="paragraph" w:customStyle="1" w:styleId="ConsTitle">
    <w:name w:val="ConsTitle"/>
    <w:uiPriority w:val="99"/>
    <w:rsid w:val="009E3799"/>
    <w:pPr>
      <w:widowControl w:val="0"/>
      <w:autoSpaceDE w:val="0"/>
      <w:autoSpaceDN w:val="0"/>
      <w:adjustRightInd w:val="0"/>
    </w:pPr>
    <w:rPr>
      <w:rFonts w:ascii="Arial" w:hAnsi="Arial" w:cs="Arial"/>
      <w:b/>
      <w:bCs/>
      <w:sz w:val="14"/>
      <w:szCs w:val="14"/>
    </w:rPr>
  </w:style>
  <w:style w:type="paragraph" w:customStyle="1" w:styleId="ConsCell">
    <w:name w:val="ConsCell"/>
    <w:uiPriority w:val="99"/>
    <w:rsid w:val="009E3799"/>
    <w:pPr>
      <w:widowControl w:val="0"/>
      <w:autoSpaceDE w:val="0"/>
      <w:autoSpaceDN w:val="0"/>
      <w:adjustRightInd w:val="0"/>
    </w:pPr>
    <w:rPr>
      <w:rFonts w:ascii="Arial" w:hAnsi="Arial" w:cs="Arial"/>
      <w:sz w:val="16"/>
      <w:szCs w:val="16"/>
    </w:rPr>
  </w:style>
  <w:style w:type="paragraph" w:styleId="Footer">
    <w:name w:val="footer"/>
    <w:basedOn w:val="Normal"/>
    <w:link w:val="FooterChar"/>
    <w:uiPriority w:val="99"/>
    <w:rsid w:val="00A71925"/>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8"/>
      <w:szCs w:val="28"/>
    </w:rPr>
  </w:style>
  <w:style w:type="character" w:styleId="PageNumber">
    <w:name w:val="page number"/>
    <w:basedOn w:val="DefaultParagraphFont"/>
    <w:uiPriority w:val="99"/>
    <w:rsid w:val="00A71925"/>
    <w:rPr>
      <w:rFonts w:cs="Times New Roman"/>
    </w:rPr>
  </w:style>
  <w:style w:type="paragraph" w:customStyle="1" w:styleId="ConsPlusNormal">
    <w:name w:val="ConsPlusNormal"/>
    <w:uiPriority w:val="99"/>
    <w:rsid w:val="00667340"/>
    <w:pPr>
      <w:autoSpaceDE w:val="0"/>
      <w:autoSpaceDN w:val="0"/>
      <w:adjustRightInd w:val="0"/>
      <w:ind w:firstLine="720"/>
    </w:pPr>
    <w:rPr>
      <w:rFonts w:ascii="Arial" w:hAnsi="Arial" w:cs="Arial"/>
      <w:sz w:val="20"/>
      <w:szCs w:val="20"/>
    </w:rPr>
  </w:style>
  <w:style w:type="paragraph" w:styleId="Title">
    <w:name w:val="Title"/>
    <w:basedOn w:val="Normal"/>
    <w:link w:val="TitleChar"/>
    <w:uiPriority w:val="99"/>
    <w:qFormat/>
    <w:rsid w:val="003C2AF2"/>
    <w:pPr>
      <w:jc w:val="center"/>
    </w:pPr>
    <w:rPr>
      <w:sz w:val="32"/>
      <w:szCs w:val="24"/>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table" w:styleId="TableGrid">
    <w:name w:val="Table Grid"/>
    <w:basedOn w:val="TableNormal"/>
    <w:uiPriority w:val="99"/>
    <w:rsid w:val="002021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211E3"/>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8"/>
      <w:szCs w:val="28"/>
    </w:rPr>
  </w:style>
  <w:style w:type="paragraph" w:customStyle="1" w:styleId="a">
    <w:name w:val="Знак Знак Знак Знак"/>
    <w:basedOn w:val="Normal"/>
    <w:uiPriority w:val="99"/>
    <w:rsid w:val="006D47F9"/>
    <w:pPr>
      <w:widowControl w:val="0"/>
      <w:tabs>
        <w:tab w:val="num" w:pos="1315"/>
      </w:tabs>
      <w:adjustRightInd w:val="0"/>
      <w:spacing w:after="160" w:line="240" w:lineRule="exact"/>
      <w:ind w:left="1315" w:hanging="180"/>
      <w:jc w:val="center"/>
    </w:pPr>
    <w:rPr>
      <w:b/>
      <w:i/>
      <w:szCs w:val="20"/>
      <w:lang w:val="en-GB" w:eastAsia="en-US"/>
    </w:rPr>
  </w:style>
  <w:style w:type="paragraph" w:customStyle="1" w:styleId="10">
    <w:name w:val="Знак Знак Знак Знак1"/>
    <w:basedOn w:val="Normal"/>
    <w:uiPriority w:val="99"/>
    <w:rsid w:val="003470BE"/>
    <w:pPr>
      <w:widowControl w:val="0"/>
      <w:tabs>
        <w:tab w:val="num" w:pos="1315"/>
      </w:tabs>
      <w:adjustRightInd w:val="0"/>
      <w:spacing w:after="160" w:line="240" w:lineRule="exact"/>
      <w:ind w:left="1315" w:hanging="180"/>
      <w:jc w:val="center"/>
    </w:pPr>
    <w:rPr>
      <w:b/>
      <w:i/>
      <w:szCs w:val="20"/>
      <w:lang w:val="en-GB" w:eastAsia="en-US"/>
    </w:rPr>
  </w:style>
  <w:style w:type="paragraph" w:customStyle="1" w:styleId="a0">
    <w:name w:val="Знак"/>
    <w:basedOn w:val="Normal"/>
    <w:uiPriority w:val="99"/>
    <w:rsid w:val="00703365"/>
    <w:pPr>
      <w:widowControl w:val="0"/>
      <w:tabs>
        <w:tab w:val="num" w:pos="1315"/>
      </w:tabs>
      <w:adjustRightInd w:val="0"/>
      <w:spacing w:after="160" w:line="240" w:lineRule="exact"/>
      <w:ind w:left="1315" w:hanging="180"/>
      <w:jc w:val="center"/>
    </w:pPr>
    <w:rPr>
      <w:b/>
      <w:i/>
      <w:szCs w:val="20"/>
      <w:lang w:val="en-GB" w:eastAsia="en-US"/>
    </w:rPr>
  </w:style>
  <w:style w:type="paragraph" w:styleId="BodyTextIndent">
    <w:name w:val="Body Text Indent"/>
    <w:basedOn w:val="Normal"/>
    <w:link w:val="BodyTextIndentChar"/>
    <w:uiPriority w:val="99"/>
    <w:rsid w:val="00B64D25"/>
    <w:pPr>
      <w:spacing w:after="120"/>
      <w:ind w:left="283"/>
    </w:pPr>
    <w:rPr>
      <w:sz w:val="24"/>
      <w:szCs w:val="24"/>
    </w:rPr>
  </w:style>
  <w:style w:type="character" w:customStyle="1" w:styleId="BodyTextIndentChar">
    <w:name w:val="Body Text Indent Char"/>
    <w:basedOn w:val="DefaultParagraphFont"/>
    <w:link w:val="BodyTextIndent"/>
    <w:uiPriority w:val="99"/>
    <w:semiHidden/>
    <w:locked/>
    <w:rPr>
      <w:rFonts w:cs="Times New Roman"/>
      <w:sz w:val="28"/>
      <w:szCs w:val="28"/>
    </w:rPr>
  </w:style>
  <w:style w:type="paragraph" w:styleId="BalloonText">
    <w:name w:val="Balloon Text"/>
    <w:basedOn w:val="Normal"/>
    <w:link w:val="BalloonTextChar"/>
    <w:uiPriority w:val="99"/>
    <w:rsid w:val="00426F3D"/>
    <w:rPr>
      <w:rFonts w:ascii="Tahoma" w:hAnsi="Tahoma" w:cs="Tahoma"/>
      <w:sz w:val="16"/>
      <w:szCs w:val="16"/>
    </w:rPr>
  </w:style>
  <w:style w:type="character" w:customStyle="1" w:styleId="BalloonTextChar">
    <w:name w:val="Balloon Text Char"/>
    <w:basedOn w:val="DefaultParagraphFont"/>
    <w:link w:val="BalloonText"/>
    <w:uiPriority w:val="99"/>
    <w:locked/>
    <w:rsid w:val="00426F3D"/>
    <w:rPr>
      <w:rFonts w:ascii="Tahoma" w:hAnsi="Tahoma" w:cs="Tahoma"/>
      <w:sz w:val="16"/>
      <w:szCs w:val="16"/>
    </w:rPr>
  </w:style>
  <w:style w:type="paragraph" w:customStyle="1" w:styleId="a1">
    <w:name w:val="Знак Знак Знак Знак Знак Знак Знак Знак"/>
    <w:basedOn w:val="Normal"/>
    <w:uiPriority w:val="99"/>
    <w:rsid w:val="00426F3D"/>
    <w:pPr>
      <w:widowControl w:val="0"/>
      <w:tabs>
        <w:tab w:val="num" w:pos="360"/>
      </w:tabs>
      <w:adjustRightInd w:val="0"/>
      <w:spacing w:after="160" w:line="240" w:lineRule="exact"/>
      <w:jc w:val="center"/>
    </w:pPr>
    <w:rPr>
      <w:b/>
      <w:i/>
      <w:szCs w:val="20"/>
      <w:lang w:val="en-GB" w:eastAsia="en-US"/>
    </w:rPr>
  </w:style>
  <w:style w:type="paragraph" w:styleId="ListParagraph">
    <w:name w:val="List Paragraph"/>
    <w:basedOn w:val="Normal"/>
    <w:uiPriority w:val="99"/>
    <w:qFormat/>
    <w:rsid w:val="002F6F87"/>
    <w:pPr>
      <w:ind w:left="720"/>
      <w:contextualSpacing/>
    </w:pPr>
  </w:style>
</w:styles>
</file>

<file path=word/webSettings.xml><?xml version="1.0" encoding="utf-8"?>
<w:webSettings xmlns:r="http://schemas.openxmlformats.org/officeDocument/2006/relationships" xmlns:w="http://schemas.openxmlformats.org/wordprocessingml/2006/main">
  <w:divs>
    <w:div w:id="740520355">
      <w:marLeft w:val="0"/>
      <w:marRight w:val="0"/>
      <w:marTop w:val="0"/>
      <w:marBottom w:val="0"/>
      <w:divBdr>
        <w:top w:val="none" w:sz="0" w:space="0" w:color="auto"/>
        <w:left w:val="none" w:sz="0" w:space="0" w:color="auto"/>
        <w:bottom w:val="none" w:sz="0" w:space="0" w:color="auto"/>
        <w:right w:val="none" w:sz="0" w:space="0" w:color="auto"/>
      </w:divBdr>
    </w:div>
    <w:div w:id="740520356">
      <w:marLeft w:val="0"/>
      <w:marRight w:val="0"/>
      <w:marTop w:val="0"/>
      <w:marBottom w:val="0"/>
      <w:divBdr>
        <w:top w:val="none" w:sz="0" w:space="0" w:color="auto"/>
        <w:left w:val="none" w:sz="0" w:space="0" w:color="auto"/>
        <w:bottom w:val="none" w:sz="0" w:space="0" w:color="auto"/>
        <w:right w:val="none" w:sz="0" w:space="0" w:color="auto"/>
      </w:divBdr>
    </w:div>
    <w:div w:id="740520357">
      <w:marLeft w:val="0"/>
      <w:marRight w:val="0"/>
      <w:marTop w:val="0"/>
      <w:marBottom w:val="0"/>
      <w:divBdr>
        <w:top w:val="none" w:sz="0" w:space="0" w:color="auto"/>
        <w:left w:val="none" w:sz="0" w:space="0" w:color="auto"/>
        <w:bottom w:val="none" w:sz="0" w:space="0" w:color="auto"/>
        <w:right w:val="none" w:sz="0" w:space="0" w:color="auto"/>
      </w:divBdr>
    </w:div>
    <w:div w:id="740520358">
      <w:marLeft w:val="0"/>
      <w:marRight w:val="0"/>
      <w:marTop w:val="0"/>
      <w:marBottom w:val="0"/>
      <w:divBdr>
        <w:top w:val="none" w:sz="0" w:space="0" w:color="auto"/>
        <w:left w:val="none" w:sz="0" w:space="0" w:color="auto"/>
        <w:bottom w:val="none" w:sz="0" w:space="0" w:color="auto"/>
        <w:right w:val="none" w:sz="0" w:space="0" w:color="auto"/>
      </w:divBdr>
    </w:div>
    <w:div w:id="740520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238</TotalTime>
  <Pages>3</Pages>
  <Words>438</Words>
  <Characters>2499</Characters>
  <Application>Microsoft Office Outlook</Application>
  <DocSecurity>0</DocSecurity>
  <Lines>0</Lines>
  <Paragraphs>0</Paragraphs>
  <ScaleCrop>false</ScaleCrop>
  <Company>Правительство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dc:title>
  <dc:subject/>
  <dc:creator>Саяпин</dc:creator>
  <cp:keywords/>
  <dc:description/>
  <cp:lastModifiedBy>Владелец</cp:lastModifiedBy>
  <cp:revision>18</cp:revision>
  <cp:lastPrinted>2020-04-09T06:34:00Z</cp:lastPrinted>
  <dcterms:created xsi:type="dcterms:W3CDTF">2020-04-09T05:15:00Z</dcterms:created>
  <dcterms:modified xsi:type="dcterms:W3CDTF">2020-04-09T12:19:00Z</dcterms:modified>
</cp:coreProperties>
</file>